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g" ContentType="image/jpg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body>
    <w:p>
      <w:pPr>
        <w:spacing w:before="57" w:after="0" w:line="406" w:lineRule="exact"/>
        <w:ind w:left="1821" w:right="-20"/>
        <w:jc w:val="left"/>
        <w:rPr>
          <w:rFonts w:ascii="Times New Roman" w:hAnsi="Times New Roman" w:cs="Times New Roman" w:eastAsia="Times New Roman"/>
          <w:sz w:val="36"/>
          <w:szCs w:val="36"/>
        </w:rPr>
      </w:pPr>
      <w:rPr/>
      <w:r>
        <w:rPr>
          <w:rFonts w:ascii="Times New Roman" w:hAnsi="Times New Roman" w:cs="Times New Roman" w:eastAsia="Times New Roman"/>
          <w:sz w:val="36"/>
          <w:szCs w:val="36"/>
          <w:b/>
          <w:bCs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b/>
          <w:bCs/>
          <w:u w:val="thick" w:color="000000"/>
          <w:position w:val="-1"/>
        </w:rPr>
        <w:t> </w:t>
      </w:r>
      <w:r>
        <w:rPr>
          <w:rFonts w:ascii="Times New Roman" w:hAnsi="Times New Roman" w:cs="Times New Roman" w:eastAsia="Times New Roman"/>
          <w:sz w:val="36"/>
          <w:szCs w:val="36"/>
          <w:b/>
          <w:bCs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b/>
          <w:bCs/>
          <w:u w:val="thick" w:color="000000"/>
          <w:position w:val="-1"/>
        </w:rPr>
        <w:t>How</w:t>
      </w:r>
      <w:r>
        <w:rPr>
          <w:rFonts w:ascii="Times New Roman" w:hAnsi="Times New Roman" w:cs="Times New Roman" w:eastAsia="Times New Roman"/>
          <w:sz w:val="36"/>
          <w:szCs w:val="36"/>
          <w:b/>
          <w:bCs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b/>
          <w:bCs/>
          <w:u w:val="thick" w:color="000000"/>
          <w:position w:val="-1"/>
        </w:rPr>
        <w:t>  </w:t>
      </w:r>
      <w:r>
        <w:rPr>
          <w:rFonts w:ascii="Times New Roman" w:hAnsi="Times New Roman" w:cs="Times New Roman" w:eastAsia="Times New Roman"/>
          <w:sz w:val="36"/>
          <w:szCs w:val="36"/>
          <w:b/>
          <w:bCs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b/>
          <w:bCs/>
          <w:u w:val="thick" w:color="000000"/>
          <w:position w:val="-1"/>
        </w:rPr>
        <w:t>to</w:t>
      </w:r>
      <w:r>
        <w:rPr>
          <w:rFonts w:ascii="Times New Roman" w:hAnsi="Times New Roman" w:cs="Times New Roman" w:eastAsia="Times New Roman"/>
          <w:sz w:val="36"/>
          <w:szCs w:val="36"/>
          <w:b/>
          <w:bCs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b/>
          <w:bCs/>
          <w:u w:val="thick" w:color="000000"/>
          <w:position w:val="-1"/>
        </w:rPr>
        <w:t>  </w:t>
      </w:r>
      <w:r>
        <w:rPr>
          <w:rFonts w:ascii="Times New Roman" w:hAnsi="Times New Roman" w:cs="Times New Roman" w:eastAsia="Times New Roman"/>
          <w:sz w:val="36"/>
          <w:szCs w:val="36"/>
          <w:b/>
          <w:bCs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b/>
          <w:bCs/>
          <w:u w:val="thick" w:color="000000"/>
          <w:position w:val="-1"/>
        </w:rPr>
        <w:t>Build</w:t>
      </w:r>
      <w:r>
        <w:rPr>
          <w:rFonts w:ascii="Times New Roman" w:hAnsi="Times New Roman" w:cs="Times New Roman" w:eastAsia="Times New Roman"/>
          <w:sz w:val="36"/>
          <w:szCs w:val="36"/>
          <w:b/>
          <w:bCs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b/>
          <w:bCs/>
          <w:u w:val="thick" w:color="000000"/>
          <w:position w:val="-1"/>
        </w:rPr>
        <w:t>  </w:t>
      </w:r>
      <w:r>
        <w:rPr>
          <w:rFonts w:ascii="Times New Roman" w:hAnsi="Times New Roman" w:cs="Times New Roman" w:eastAsia="Times New Roman"/>
          <w:sz w:val="36"/>
          <w:szCs w:val="36"/>
          <w:b/>
          <w:bCs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b/>
          <w:bCs/>
          <w:u w:val="thick" w:color="000000"/>
          <w:position w:val="-1"/>
        </w:rPr>
        <w:t>a</w:t>
      </w:r>
      <w:r>
        <w:rPr>
          <w:rFonts w:ascii="Times New Roman" w:hAnsi="Times New Roman" w:cs="Times New Roman" w:eastAsia="Times New Roman"/>
          <w:sz w:val="36"/>
          <w:szCs w:val="36"/>
          <w:b/>
          <w:bCs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b/>
          <w:bCs/>
          <w:u w:val="thick" w:color="000000"/>
          <w:position w:val="-1"/>
        </w:rPr>
        <w:t>  </w:t>
      </w:r>
      <w:r>
        <w:rPr>
          <w:rFonts w:ascii="Times New Roman" w:hAnsi="Times New Roman" w:cs="Times New Roman" w:eastAsia="Times New Roman"/>
          <w:sz w:val="36"/>
          <w:szCs w:val="36"/>
          <w:b/>
          <w:bCs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b/>
          <w:bCs/>
          <w:u w:val="thick" w:color="000000"/>
          <w:position w:val="-1"/>
        </w:rPr>
        <w:t>Simple</w:t>
      </w:r>
      <w:r>
        <w:rPr>
          <w:rFonts w:ascii="Times New Roman" w:hAnsi="Times New Roman" w:cs="Times New Roman" w:eastAsia="Times New Roman"/>
          <w:sz w:val="36"/>
          <w:szCs w:val="36"/>
          <w:b/>
          <w:bCs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b/>
          <w:bCs/>
          <w:u w:val="thick" w:color="000000"/>
          <w:position w:val="-1"/>
        </w:rPr>
        <w:t>  </w:t>
      </w:r>
      <w:r>
        <w:rPr>
          <w:rFonts w:ascii="Times New Roman" w:hAnsi="Times New Roman" w:cs="Times New Roman" w:eastAsia="Times New Roman"/>
          <w:sz w:val="36"/>
          <w:szCs w:val="36"/>
          <w:b/>
          <w:bCs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spacing w:val="-1"/>
          <w:b/>
          <w:bCs/>
          <w:u w:val="thick" w:color="000000"/>
          <w:position w:val="-1"/>
        </w:rPr>
        <w:t>P</w:t>
      </w:r>
      <w:r>
        <w:rPr>
          <w:rFonts w:ascii="Times New Roman" w:hAnsi="Times New Roman" w:cs="Times New Roman" w:eastAsia="Times New Roman"/>
          <w:sz w:val="36"/>
          <w:szCs w:val="36"/>
          <w:spacing w:val="-1"/>
          <w:b/>
          <w:bCs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spacing w:val="0"/>
          <w:b/>
          <w:bCs/>
          <w:u w:val="thick" w:color="000000"/>
          <w:position w:val="-1"/>
        </w:rPr>
        <w:t>ac</w:t>
      </w:r>
      <w:r>
        <w:rPr>
          <w:rFonts w:ascii="Times New Roman" w:hAnsi="Times New Roman" w:cs="Times New Roman" w:eastAsia="Times New Roman"/>
          <w:sz w:val="36"/>
          <w:szCs w:val="36"/>
          <w:spacing w:val="0"/>
          <w:b/>
          <w:bCs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spacing w:val="0"/>
          <w:b/>
          <w:bCs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spacing w:val="1"/>
          <w:b/>
          <w:bCs/>
          <w:u w:val="thick" w:color="000000"/>
          <w:position w:val="-1"/>
        </w:rPr>
        <w:t>-</w:t>
      </w:r>
      <w:r>
        <w:rPr>
          <w:rFonts w:ascii="Times New Roman" w:hAnsi="Times New Roman" w:cs="Times New Roman" w:eastAsia="Times New Roman"/>
          <w:sz w:val="36"/>
          <w:szCs w:val="36"/>
          <w:spacing w:val="1"/>
          <w:b/>
          <w:bCs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spacing w:val="1"/>
          <w:b/>
          <w:bCs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spacing w:val="0"/>
          <w:b/>
          <w:bCs/>
          <w:u w:val="thick" w:color="000000"/>
          <w:position w:val="-1"/>
        </w:rPr>
        <w:t>Man</w:t>
      </w:r>
      <w:r>
        <w:rPr>
          <w:rFonts w:ascii="Times New Roman" w:hAnsi="Times New Roman" w:cs="Times New Roman" w:eastAsia="Times New Roman"/>
          <w:sz w:val="36"/>
          <w:szCs w:val="36"/>
          <w:spacing w:val="0"/>
          <w:b/>
          <w:bCs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spacing w:val="0"/>
          <w:b/>
          <w:bCs/>
          <w:u w:val="thick" w:color="000000"/>
          <w:position w:val="-1"/>
        </w:rPr>
        <w:t>  </w:t>
      </w:r>
      <w:r>
        <w:rPr>
          <w:rFonts w:ascii="Times New Roman" w:hAnsi="Times New Roman" w:cs="Times New Roman" w:eastAsia="Times New Roman"/>
          <w:sz w:val="36"/>
          <w:szCs w:val="36"/>
          <w:spacing w:val="0"/>
          <w:b/>
          <w:bCs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spacing w:val="0"/>
          <w:b/>
          <w:bCs/>
          <w:u w:val="thick" w:color="000000"/>
          <w:position w:val="-1"/>
        </w:rPr>
        <w:t>Gam</w:t>
      </w:r>
      <w:r>
        <w:rPr>
          <w:rFonts w:ascii="Times New Roman" w:hAnsi="Times New Roman" w:cs="Times New Roman" w:eastAsia="Times New Roman"/>
          <w:sz w:val="36"/>
          <w:szCs w:val="36"/>
          <w:spacing w:val="-1"/>
          <w:b/>
          <w:bCs/>
          <w:u w:val="thick" w:color="000000"/>
          <w:position w:val="-1"/>
        </w:rPr>
        <w:t>e</w:t>
      </w:r>
      <w:r>
        <w:rPr>
          <w:rFonts w:ascii="Times New Roman" w:hAnsi="Times New Roman" w:cs="Times New Roman" w:eastAsia="Times New Roman"/>
          <w:sz w:val="36"/>
          <w:szCs w:val="36"/>
          <w:spacing w:val="-1"/>
          <w:b/>
          <w:bCs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spacing w:val="-1"/>
          <w:b/>
          <w:bCs/>
          <w:u w:val="thick" w:color="000000"/>
          <w:position w:val="-1"/>
        </w:rPr>
        <w:t> </w:t>
      </w:r>
      <w:r>
        <w:rPr>
          <w:rFonts w:ascii="Times New Roman" w:hAnsi="Times New Roman" w:cs="Times New Roman" w:eastAsia="Times New Roman"/>
          <w:sz w:val="36"/>
          <w:szCs w:val="36"/>
          <w:spacing w:val="-1"/>
          <w:b/>
          <w:bCs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spacing w:val="0"/>
          <w:position w:val="0"/>
        </w:rPr>
      </w:r>
    </w:p>
    <w:p>
      <w:pPr>
        <w:spacing w:before="7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4" w:after="0" w:line="359" w:lineRule="auto"/>
        <w:ind w:left="178" w:right="247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day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'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ogra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goi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bui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ple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spacing w:val="2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Man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was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very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first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cade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evel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1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9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80.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our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ollow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ogra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ing</w:t>
      </w:r>
    </w:p>
    <w:p>
      <w:pPr>
        <w:spacing w:before="5" w:after="0" w:line="226" w:lineRule="exact"/>
        <w:ind w:left="178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position w:val="-1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position w:val="-1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position w:val="-1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lvi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position w:val="-1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position w:val="-1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hni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position w:val="-1"/>
        </w:rPr>
        <w:t>q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ues: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0"/>
        </w:rPr>
      </w:r>
    </w:p>
    <w:p>
      <w:pPr>
        <w:spacing w:before="1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60" w:lineRule="auto"/>
        <w:ind w:left="3048" w:right="54"/>
        <w:jc w:val="left"/>
        <w:rPr>
          <w:rFonts w:ascii="Calibri" w:hAnsi="Calibri" w:cs="Calibri" w:eastAsia="Calibri"/>
          <w:sz w:val="22"/>
          <w:szCs w:val="22"/>
        </w:rPr>
      </w:pPr>
      <w:rPr/>
      <w:r>
        <w:rPr/>
        <w:pict>
          <v:shape style="position:absolute;margin-left:71.998001pt;margin-top:3.513655pt;width:137.41pt;height:158.25pt;mso-position-horizontal-relative:page;mso-position-vertical-relative:paragraph;z-index:-496" type="#_x0000_t75">
            <v:imagedata r:id="rId5" o:title=""/>
          </v:shape>
        </w:pic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a.</w:t>
      </w:r>
      <w:r>
        <w:rPr>
          <w:rFonts w:ascii="Calibri" w:hAnsi="Calibri" w:cs="Calibri" w:eastAsia="Calibri"/>
          <w:sz w:val="22"/>
          <w:szCs w:val="22"/>
          <w:spacing w:val="-2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U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si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n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g</w:t>
      </w:r>
      <w:r>
        <w:rPr>
          <w:rFonts w:ascii="Calibri" w:hAnsi="Calibri" w:cs="Calibri" w:eastAsia="Calibri"/>
          <w:sz w:val="22"/>
          <w:szCs w:val="22"/>
          <w:spacing w:val="-6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S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cra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t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ch</w:t>
      </w:r>
      <w:r>
        <w:rPr>
          <w:rFonts w:ascii="Calibri" w:hAnsi="Calibri" w:cs="Calibri" w:eastAsia="Calibri"/>
          <w:sz w:val="22"/>
          <w:szCs w:val="22"/>
          <w:spacing w:val="-7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to</w:t>
      </w:r>
      <w:r>
        <w:rPr>
          <w:rFonts w:ascii="Calibri" w:hAnsi="Calibri" w:cs="Calibri" w:eastAsia="Calibri"/>
          <w:sz w:val="22"/>
          <w:szCs w:val="22"/>
          <w:spacing w:val="-2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develop</w:t>
      </w:r>
      <w:r>
        <w:rPr>
          <w:rFonts w:ascii="Calibri" w:hAnsi="Calibri" w:cs="Calibri" w:eastAsia="Calibri"/>
          <w:sz w:val="22"/>
          <w:szCs w:val="22"/>
          <w:spacing w:val="-6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c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om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p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uter</w:t>
      </w:r>
      <w:r>
        <w:rPr>
          <w:rFonts w:ascii="Calibri" w:hAnsi="Calibri" w:cs="Calibri" w:eastAsia="Calibri"/>
          <w:sz w:val="22"/>
          <w:szCs w:val="22"/>
          <w:spacing w:val="-9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b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jec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t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s</w:t>
      </w:r>
      <w:r>
        <w:rPr>
          <w:rFonts w:ascii="Calibri" w:hAnsi="Calibri" w:cs="Calibri" w:eastAsia="Calibri"/>
          <w:sz w:val="22"/>
          <w:szCs w:val="22"/>
          <w:spacing w:val="-5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(also</w:t>
      </w:r>
      <w:r>
        <w:rPr>
          <w:rFonts w:ascii="Calibri" w:hAnsi="Calibri" w:cs="Calibri" w:eastAsia="Calibri"/>
          <w:sz w:val="22"/>
          <w:szCs w:val="22"/>
          <w:spacing w:val="-3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k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n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own</w:t>
      </w:r>
      <w:r>
        <w:rPr>
          <w:rFonts w:ascii="Calibri" w:hAnsi="Calibri" w:cs="Calibri" w:eastAsia="Calibri"/>
          <w:sz w:val="22"/>
          <w:szCs w:val="22"/>
          <w:spacing w:val="-6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as</w:t>
      </w:r>
      <w:r>
        <w:rPr>
          <w:rFonts w:ascii="Calibri" w:hAnsi="Calibri" w:cs="Calibri" w:eastAsia="Calibri"/>
          <w:sz w:val="22"/>
          <w:szCs w:val="22"/>
          <w:spacing w:val="-2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Obj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e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ct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Oriented</w:t>
      </w:r>
      <w:r>
        <w:rPr>
          <w:rFonts w:ascii="Calibri" w:hAnsi="Calibri" w:cs="Calibri" w:eastAsia="Calibri"/>
          <w:sz w:val="22"/>
          <w:szCs w:val="22"/>
          <w:spacing w:val="-8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Pr</w:t>
      </w:r>
      <w:r>
        <w:rPr>
          <w:rFonts w:ascii="Calibri" w:hAnsi="Calibri" w:cs="Calibri" w:eastAsia="Calibri"/>
          <w:sz w:val="22"/>
          <w:szCs w:val="22"/>
          <w:spacing w:val="2"/>
          <w:w w:val="100"/>
        </w:rPr>
        <w:t>o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grammi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n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g</w:t>
      </w:r>
      <w:r>
        <w:rPr>
          <w:rFonts w:ascii="Calibri" w:hAnsi="Calibri" w:cs="Calibri" w:eastAsia="Calibri"/>
          <w:sz w:val="22"/>
          <w:szCs w:val="22"/>
          <w:spacing w:val="-12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cla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s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se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s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)</w:t>
      </w:r>
      <w:r>
        <w:rPr>
          <w:rFonts w:ascii="Calibri" w:hAnsi="Calibri" w:cs="Calibri" w:eastAsia="Calibri"/>
          <w:sz w:val="22"/>
          <w:szCs w:val="22"/>
          <w:spacing w:val="-8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that</w:t>
      </w:r>
      <w:r>
        <w:rPr>
          <w:rFonts w:ascii="Calibri" w:hAnsi="Calibri" w:cs="Calibri" w:eastAsia="Calibri"/>
          <w:sz w:val="22"/>
          <w:szCs w:val="22"/>
          <w:spacing w:val="-3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will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inter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a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ct</w:t>
      </w:r>
      <w:r>
        <w:rPr>
          <w:rFonts w:ascii="Calibri" w:hAnsi="Calibri" w:cs="Calibri" w:eastAsia="Calibri"/>
          <w:sz w:val="22"/>
          <w:szCs w:val="22"/>
          <w:spacing w:val="-7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with</w:t>
      </w:r>
      <w:r>
        <w:rPr>
          <w:rFonts w:ascii="Calibri" w:hAnsi="Calibri" w:cs="Calibri" w:eastAsia="Calibri"/>
          <w:sz w:val="22"/>
          <w:szCs w:val="22"/>
          <w:spacing w:val="-4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ea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c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h</w:t>
      </w:r>
      <w:r>
        <w:rPr>
          <w:rFonts w:ascii="Calibri" w:hAnsi="Calibri" w:cs="Calibri" w:eastAsia="Calibri"/>
          <w:sz w:val="22"/>
          <w:szCs w:val="22"/>
          <w:spacing w:val="-3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other</w:t>
      </w:r>
      <w:r>
        <w:rPr>
          <w:rFonts w:ascii="Calibri" w:hAnsi="Calibri" w:cs="Calibri" w:eastAsia="Calibri"/>
          <w:sz w:val="22"/>
          <w:szCs w:val="22"/>
          <w:spacing w:val="-4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i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n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t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h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e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game.</w:t>
      </w:r>
      <w:r>
        <w:rPr>
          <w:rFonts w:ascii="Calibri" w:hAnsi="Calibri" w:cs="Calibri" w:eastAsia="Calibri"/>
          <w:sz w:val="22"/>
          <w:szCs w:val="22"/>
          <w:spacing w:val="-5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We</w:t>
      </w:r>
      <w:r>
        <w:rPr>
          <w:rFonts w:ascii="Calibri" w:hAnsi="Calibri" w:cs="Calibri" w:eastAsia="Calibri"/>
          <w:sz w:val="22"/>
          <w:szCs w:val="22"/>
          <w:spacing w:val="-3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wi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l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l</w:t>
      </w:r>
      <w:r>
        <w:rPr>
          <w:rFonts w:ascii="Calibri" w:hAnsi="Calibri" w:cs="Calibri" w:eastAsia="Calibri"/>
          <w:sz w:val="22"/>
          <w:szCs w:val="22"/>
          <w:spacing w:val="-3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only</w:t>
      </w:r>
      <w:r>
        <w:rPr>
          <w:rFonts w:ascii="Calibri" w:hAnsi="Calibri" w:cs="Calibri" w:eastAsia="Calibri"/>
          <w:sz w:val="22"/>
          <w:szCs w:val="22"/>
          <w:spacing w:val="-4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develop</w:t>
      </w:r>
      <w:r>
        <w:rPr>
          <w:rFonts w:ascii="Calibri" w:hAnsi="Calibri" w:cs="Calibri" w:eastAsia="Calibri"/>
          <w:sz w:val="22"/>
          <w:szCs w:val="22"/>
          <w:spacing w:val="-7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five</w:t>
      </w:r>
      <w:r>
        <w:rPr>
          <w:rFonts w:ascii="Calibri" w:hAnsi="Calibri" w:cs="Calibri" w:eastAsia="Calibri"/>
          <w:sz w:val="22"/>
          <w:szCs w:val="22"/>
          <w:spacing w:val="-3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spr</w:t>
      </w:r>
      <w:r>
        <w:rPr>
          <w:rFonts w:ascii="Calibri" w:hAnsi="Calibri" w:cs="Calibri" w:eastAsia="Calibri"/>
          <w:sz w:val="22"/>
          <w:szCs w:val="22"/>
          <w:spacing w:val="2"/>
          <w:w w:val="100"/>
        </w:rPr>
        <w:t>i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tes</w:t>
      </w:r>
      <w:r>
        <w:rPr>
          <w:rFonts w:ascii="Calibri" w:hAnsi="Calibri" w:cs="Calibri" w:eastAsia="Calibri"/>
          <w:sz w:val="22"/>
          <w:szCs w:val="22"/>
          <w:spacing w:val="-5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with</w:t>
      </w:r>
      <w:r>
        <w:rPr>
          <w:rFonts w:ascii="Calibri" w:hAnsi="Calibri" w:cs="Calibri" w:eastAsia="Calibri"/>
          <w:sz w:val="22"/>
          <w:szCs w:val="22"/>
          <w:spacing w:val="-5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2"/>
          <w:w w:val="100"/>
        </w:rPr>
        <w:t>s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crip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t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s</w:t>
      </w:r>
      <w:r>
        <w:rPr>
          <w:rFonts w:ascii="Calibri" w:hAnsi="Calibri" w:cs="Calibri" w:eastAsia="Calibri"/>
          <w:sz w:val="22"/>
          <w:szCs w:val="22"/>
          <w:spacing w:val="-6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f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or</w:t>
      </w:r>
      <w:r>
        <w:rPr>
          <w:rFonts w:ascii="Calibri" w:hAnsi="Calibri" w:cs="Calibri" w:eastAsia="Calibri"/>
          <w:sz w:val="22"/>
          <w:szCs w:val="22"/>
          <w:spacing w:val="-3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h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is</w:t>
      </w:r>
      <w:r>
        <w:rPr>
          <w:rFonts w:ascii="Calibri" w:hAnsi="Calibri" w:cs="Calibri" w:eastAsia="Calibri"/>
          <w:sz w:val="22"/>
          <w:szCs w:val="22"/>
          <w:spacing w:val="-3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progr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a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m</w:t>
      </w:r>
      <w:r>
        <w:rPr>
          <w:rFonts w:ascii="Calibri" w:hAnsi="Calibri" w:cs="Calibri" w:eastAsia="Calibri"/>
          <w:sz w:val="22"/>
          <w:szCs w:val="22"/>
          <w:spacing w:val="-9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(7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in</w:t>
      </w:r>
      <w:r>
        <w:rPr>
          <w:rFonts w:ascii="Calibri" w:hAnsi="Calibri" w:cs="Calibri" w:eastAsia="Calibri"/>
          <w:sz w:val="22"/>
          <w:szCs w:val="22"/>
          <w:spacing w:val="-2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t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otal</w:t>
      </w:r>
      <w:r>
        <w:rPr>
          <w:rFonts w:ascii="Calibri" w:hAnsi="Calibri" w:cs="Calibri" w:eastAsia="Calibri"/>
          <w:sz w:val="22"/>
          <w:szCs w:val="22"/>
          <w:spacing w:val="-3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for</w:t>
      </w:r>
      <w:r>
        <w:rPr>
          <w:rFonts w:ascii="Calibri" w:hAnsi="Calibri" w:cs="Calibri" w:eastAsia="Calibri"/>
          <w:sz w:val="22"/>
          <w:szCs w:val="22"/>
          <w:spacing w:val="-3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h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e</w:t>
      </w:r>
      <w:r>
        <w:rPr>
          <w:rFonts w:ascii="Calibri" w:hAnsi="Calibri" w:cs="Calibri" w:eastAsia="Calibri"/>
          <w:sz w:val="22"/>
          <w:szCs w:val="22"/>
          <w:spacing w:val="-3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g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am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e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)</w:t>
      </w:r>
      <w:r>
        <w:rPr>
          <w:rFonts w:ascii="Calibri" w:hAnsi="Calibri" w:cs="Calibri" w:eastAsia="Calibri"/>
          <w:sz w:val="22"/>
          <w:szCs w:val="22"/>
          <w:spacing w:val="-6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b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u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</w:t>
      </w:r>
      <w:r>
        <w:rPr>
          <w:rFonts w:ascii="Calibri" w:hAnsi="Calibri" w:cs="Calibri" w:eastAsia="Calibri"/>
          <w:sz w:val="22"/>
          <w:szCs w:val="22"/>
          <w:spacing w:val="-3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will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be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using</w:t>
      </w:r>
      <w:r>
        <w:rPr>
          <w:rFonts w:ascii="Calibri" w:hAnsi="Calibri" w:cs="Calibri" w:eastAsia="Calibri"/>
          <w:sz w:val="22"/>
          <w:szCs w:val="22"/>
          <w:spacing w:val="-4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copies</w:t>
      </w:r>
      <w:r>
        <w:rPr>
          <w:rFonts w:ascii="Calibri" w:hAnsi="Calibri" w:cs="Calibri" w:eastAsia="Calibri"/>
          <w:sz w:val="22"/>
          <w:szCs w:val="22"/>
          <w:spacing w:val="-6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of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the</w:t>
      </w:r>
      <w:r>
        <w:rPr>
          <w:rFonts w:ascii="Calibri" w:hAnsi="Calibri" w:cs="Calibri" w:eastAsia="Calibri"/>
          <w:sz w:val="22"/>
          <w:szCs w:val="22"/>
          <w:spacing w:val="-2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sprites</w:t>
      </w:r>
      <w:r>
        <w:rPr>
          <w:rFonts w:ascii="Calibri" w:hAnsi="Calibri" w:cs="Calibri" w:eastAsia="Calibri"/>
          <w:sz w:val="22"/>
          <w:szCs w:val="22"/>
          <w:spacing w:val="-6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to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m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a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ke</w:t>
      </w:r>
      <w:r>
        <w:rPr>
          <w:rFonts w:ascii="Calibri" w:hAnsi="Calibri" w:cs="Calibri" w:eastAsia="Calibri"/>
          <w:sz w:val="22"/>
          <w:szCs w:val="22"/>
          <w:spacing w:val="-6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a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complete</w:t>
      </w:r>
      <w:r>
        <w:rPr>
          <w:rFonts w:ascii="Calibri" w:hAnsi="Calibri" w:cs="Calibri" w:eastAsia="Calibri"/>
          <w:sz w:val="22"/>
          <w:szCs w:val="22"/>
          <w:spacing w:val="-9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f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ul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l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y</w:t>
      </w:r>
      <w:r>
        <w:rPr>
          <w:rFonts w:ascii="Calibri" w:hAnsi="Calibri" w:cs="Calibri" w:eastAsia="Calibri"/>
          <w:sz w:val="22"/>
          <w:szCs w:val="22"/>
          <w:spacing w:val="-2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in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t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er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a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ctive</w:t>
      </w:r>
      <w:r>
        <w:rPr>
          <w:rFonts w:ascii="Calibri" w:hAnsi="Calibri" w:cs="Calibri" w:eastAsia="Calibri"/>
          <w:sz w:val="22"/>
          <w:szCs w:val="22"/>
          <w:spacing w:val="-10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v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ideo</w:t>
      </w:r>
      <w:r>
        <w:rPr>
          <w:rFonts w:ascii="Calibri" w:hAnsi="Calibri" w:cs="Calibri" w:eastAsia="Calibri"/>
          <w:sz w:val="22"/>
          <w:szCs w:val="22"/>
          <w:spacing w:val="-5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game</w:t>
      </w:r>
      <w:r>
        <w:rPr>
          <w:rFonts w:ascii="Calibri" w:hAnsi="Calibri" w:cs="Calibri" w:eastAsia="Calibri"/>
          <w:sz w:val="22"/>
          <w:szCs w:val="22"/>
          <w:spacing w:val="-4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(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i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nherita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n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ce</w:t>
      </w:r>
      <w:r>
        <w:rPr>
          <w:rFonts w:ascii="Calibri" w:hAnsi="Calibri" w:cs="Calibri" w:eastAsia="Calibri"/>
          <w:sz w:val="22"/>
          <w:szCs w:val="22"/>
          <w:spacing w:val="-10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p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r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in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c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ip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l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e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)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.</w:t>
      </w:r>
      <w:r>
        <w:rPr>
          <w:rFonts w:ascii="Calibri" w:hAnsi="Calibri" w:cs="Calibri" w:eastAsia="Calibri"/>
          <w:sz w:val="22"/>
          <w:szCs w:val="22"/>
          <w:spacing w:val="-6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Ob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j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e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ct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Oriented</w:t>
      </w:r>
      <w:r>
        <w:rPr>
          <w:rFonts w:ascii="Calibri" w:hAnsi="Calibri" w:cs="Calibri" w:eastAsia="Calibri"/>
          <w:sz w:val="22"/>
          <w:szCs w:val="22"/>
          <w:spacing w:val="-8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Pr</w:t>
      </w:r>
      <w:r>
        <w:rPr>
          <w:rFonts w:ascii="Calibri" w:hAnsi="Calibri" w:cs="Calibri" w:eastAsia="Calibri"/>
          <w:sz w:val="22"/>
          <w:szCs w:val="22"/>
          <w:spacing w:val="2"/>
          <w:w w:val="100"/>
        </w:rPr>
        <w:t>o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grammi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n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g</w:t>
      </w:r>
      <w:r>
        <w:rPr>
          <w:rFonts w:ascii="Calibri" w:hAnsi="Calibri" w:cs="Calibri" w:eastAsia="Calibri"/>
          <w:sz w:val="22"/>
          <w:szCs w:val="22"/>
          <w:spacing w:val="-13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is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a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comp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l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ex</w:t>
      </w:r>
      <w:r>
        <w:rPr>
          <w:rFonts w:ascii="Calibri" w:hAnsi="Calibri" w:cs="Calibri" w:eastAsia="Calibri"/>
          <w:sz w:val="22"/>
          <w:szCs w:val="22"/>
          <w:spacing w:val="-8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topic</w:t>
      </w:r>
      <w:r>
        <w:rPr>
          <w:rFonts w:ascii="Calibri" w:hAnsi="Calibri" w:cs="Calibri" w:eastAsia="Calibri"/>
          <w:sz w:val="22"/>
          <w:szCs w:val="22"/>
          <w:spacing w:val="-4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a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n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d</w:t>
      </w:r>
      <w:r>
        <w:rPr>
          <w:rFonts w:ascii="Calibri" w:hAnsi="Calibri" w:cs="Calibri" w:eastAsia="Calibri"/>
          <w:sz w:val="22"/>
          <w:szCs w:val="22"/>
          <w:spacing w:val="-3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this</w:t>
      </w:r>
      <w:r>
        <w:rPr>
          <w:rFonts w:ascii="Calibri" w:hAnsi="Calibri" w:cs="Calibri" w:eastAsia="Calibri"/>
          <w:sz w:val="22"/>
          <w:szCs w:val="22"/>
          <w:spacing w:val="-3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p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r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o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gram</w:t>
      </w:r>
      <w:r>
        <w:rPr>
          <w:rFonts w:ascii="Calibri" w:hAnsi="Calibri" w:cs="Calibri" w:eastAsia="Calibri"/>
          <w:sz w:val="22"/>
          <w:szCs w:val="22"/>
          <w:spacing w:val="-8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will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n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ot</w:t>
      </w:r>
      <w:r>
        <w:rPr>
          <w:rFonts w:ascii="Calibri" w:hAnsi="Calibri" w:cs="Calibri" w:eastAsia="Calibri"/>
          <w:sz w:val="22"/>
          <w:szCs w:val="22"/>
          <w:spacing w:val="-4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use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design</w:t>
      </w:r>
      <w:r>
        <w:rPr>
          <w:rFonts w:ascii="Calibri" w:hAnsi="Calibri" w:cs="Calibri" w:eastAsia="Calibri"/>
          <w:sz w:val="22"/>
          <w:szCs w:val="22"/>
          <w:spacing w:val="-6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p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a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tte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r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ns</w:t>
      </w:r>
      <w:r>
        <w:rPr>
          <w:rFonts w:ascii="Calibri" w:hAnsi="Calibri" w:cs="Calibri" w:eastAsia="Calibri"/>
          <w:sz w:val="22"/>
          <w:szCs w:val="22"/>
          <w:spacing w:val="-14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which</w:t>
      </w:r>
      <w:r>
        <w:rPr>
          <w:rFonts w:ascii="Calibri" w:hAnsi="Calibri" w:cs="Calibri" w:eastAsia="Calibri"/>
          <w:sz w:val="22"/>
          <w:szCs w:val="22"/>
          <w:spacing w:val="-5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are</w:t>
      </w:r>
      <w:r>
        <w:rPr>
          <w:rFonts w:ascii="Calibri" w:hAnsi="Calibri" w:cs="Calibri" w:eastAsia="Calibri"/>
          <w:sz w:val="22"/>
          <w:szCs w:val="22"/>
          <w:spacing w:val="-2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a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hallmark</w:t>
      </w:r>
      <w:r>
        <w:rPr>
          <w:rFonts w:ascii="Calibri" w:hAnsi="Calibri" w:cs="Calibri" w:eastAsia="Calibri"/>
          <w:sz w:val="22"/>
          <w:szCs w:val="22"/>
          <w:spacing w:val="-8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of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OOP.</w:t>
      </w:r>
      <w:r>
        <w:rPr>
          <w:rFonts w:ascii="Calibri" w:hAnsi="Calibri" w:cs="Calibri" w:eastAsia="Calibri"/>
          <w:sz w:val="22"/>
          <w:szCs w:val="22"/>
          <w:spacing w:val="-5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Your</w:t>
      </w:r>
      <w:r>
        <w:rPr>
          <w:rFonts w:ascii="Calibri" w:hAnsi="Calibri" w:cs="Calibri" w:eastAsia="Calibri"/>
          <w:sz w:val="22"/>
          <w:szCs w:val="22"/>
          <w:spacing w:val="-4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n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e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xt</w:t>
      </w:r>
      <w:r>
        <w:rPr>
          <w:rFonts w:ascii="Calibri" w:hAnsi="Calibri" w:cs="Calibri" w:eastAsia="Calibri"/>
          <w:sz w:val="22"/>
          <w:szCs w:val="22"/>
          <w:spacing w:val="-4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pr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o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jec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t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,</w:t>
      </w:r>
      <w:r>
        <w:rPr>
          <w:rFonts w:ascii="Calibri" w:hAnsi="Calibri" w:cs="Calibri" w:eastAsia="Calibri"/>
          <w:sz w:val="22"/>
          <w:szCs w:val="22"/>
          <w:spacing w:val="-6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the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Marble</w:t>
      </w:r>
      <w:r>
        <w:rPr>
          <w:rFonts w:ascii="Calibri" w:hAnsi="Calibri" w:cs="Calibri" w:eastAsia="Calibri"/>
          <w:sz w:val="22"/>
          <w:szCs w:val="22"/>
          <w:spacing w:val="-5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R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ll</w:t>
      </w:r>
      <w:r>
        <w:rPr>
          <w:rFonts w:ascii="Calibri" w:hAnsi="Calibri" w:cs="Calibri" w:eastAsia="Calibri"/>
          <w:sz w:val="22"/>
          <w:szCs w:val="22"/>
          <w:spacing w:val="-2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G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ame,</w:t>
      </w:r>
      <w:r>
        <w:rPr>
          <w:rFonts w:ascii="Calibri" w:hAnsi="Calibri" w:cs="Calibri" w:eastAsia="Calibri"/>
          <w:sz w:val="22"/>
          <w:szCs w:val="22"/>
          <w:spacing w:val="-6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will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sta</w:t>
      </w:r>
      <w:r>
        <w:rPr>
          <w:rFonts w:ascii="Calibri" w:hAnsi="Calibri" w:cs="Calibri" w:eastAsia="Calibri"/>
          <w:sz w:val="22"/>
          <w:szCs w:val="22"/>
          <w:spacing w:val="2"/>
          <w:w w:val="100"/>
        </w:rPr>
        <w:t>r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</w:t>
      </w:r>
      <w:r>
        <w:rPr>
          <w:rFonts w:ascii="Calibri" w:hAnsi="Calibri" w:cs="Calibri" w:eastAsia="Calibri"/>
          <w:sz w:val="22"/>
          <w:szCs w:val="22"/>
          <w:spacing w:val="-5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to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explore</w:t>
      </w:r>
      <w:r>
        <w:rPr>
          <w:rFonts w:ascii="Calibri" w:hAnsi="Calibri" w:cs="Calibri" w:eastAsia="Calibri"/>
          <w:sz w:val="22"/>
          <w:szCs w:val="22"/>
          <w:spacing w:val="-6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this</w:t>
      </w:r>
      <w:r>
        <w:rPr>
          <w:rFonts w:ascii="Calibri" w:hAnsi="Calibri" w:cs="Calibri" w:eastAsia="Calibri"/>
          <w:sz w:val="22"/>
          <w:szCs w:val="22"/>
          <w:spacing w:val="-3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area</w:t>
      </w:r>
      <w:r>
        <w:rPr>
          <w:rFonts w:ascii="Calibri" w:hAnsi="Calibri" w:cs="Calibri" w:eastAsia="Calibri"/>
          <w:sz w:val="22"/>
          <w:szCs w:val="22"/>
          <w:spacing w:val="-4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ho</w:t>
      </w:r>
      <w:r>
        <w:rPr>
          <w:rFonts w:ascii="Calibri" w:hAnsi="Calibri" w:cs="Calibri" w:eastAsia="Calibri"/>
          <w:sz w:val="22"/>
          <w:szCs w:val="22"/>
          <w:spacing w:val="2"/>
          <w:w w:val="100"/>
        </w:rPr>
        <w:t>w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ever.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</w:r>
    </w:p>
    <w:p>
      <w:pPr>
        <w:spacing w:before="7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59" w:lineRule="auto"/>
        <w:ind w:left="3068" w:right="113"/>
        <w:jc w:val="left"/>
        <w:rPr>
          <w:rFonts w:ascii="Calibri" w:hAnsi="Calibri" w:cs="Calibri" w:eastAsia="Calibri"/>
          <w:sz w:val="22"/>
          <w:szCs w:val="22"/>
        </w:rPr>
      </w:pPr>
      <w:rPr/>
      <w:r>
        <w:rPr/>
        <w:pict>
          <v:shape style="position:absolute;margin-left:71.998001pt;margin-top:.763624pt;width:135.56pt;height:175.75pt;mso-position-horizontal-relative:page;mso-position-vertical-relative:paragraph;z-index:-495" type="#_x0000_t75">
            <v:imagedata r:id="rId6" o:title=""/>
          </v:shape>
        </w:pic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b.</w:t>
      </w:r>
      <w:r>
        <w:rPr>
          <w:rFonts w:ascii="Calibri" w:hAnsi="Calibri" w:cs="Calibri" w:eastAsia="Calibri"/>
          <w:sz w:val="22"/>
          <w:szCs w:val="22"/>
          <w:spacing w:val="-2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Develop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i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ng</w:t>
      </w:r>
      <w:r>
        <w:rPr>
          <w:rFonts w:ascii="Calibri" w:hAnsi="Calibri" w:cs="Calibri" w:eastAsia="Calibri"/>
          <w:sz w:val="22"/>
          <w:szCs w:val="22"/>
          <w:spacing w:val="-9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simple</w:t>
      </w:r>
      <w:r>
        <w:rPr>
          <w:rFonts w:ascii="Calibri" w:hAnsi="Calibri" w:cs="Calibri" w:eastAsia="Calibri"/>
          <w:sz w:val="22"/>
          <w:szCs w:val="22"/>
          <w:spacing w:val="-6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ani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m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ati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o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n</w:t>
      </w:r>
      <w:r>
        <w:rPr>
          <w:rFonts w:ascii="Calibri" w:hAnsi="Calibri" w:cs="Calibri" w:eastAsia="Calibri"/>
          <w:sz w:val="22"/>
          <w:szCs w:val="22"/>
          <w:spacing w:val="-9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of</w:t>
      </w:r>
      <w:r>
        <w:rPr>
          <w:rFonts w:ascii="Calibri" w:hAnsi="Calibri" w:cs="Calibri" w:eastAsia="Calibri"/>
          <w:sz w:val="22"/>
          <w:szCs w:val="22"/>
          <w:spacing w:val="-2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cha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r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acters</w:t>
      </w:r>
      <w:r>
        <w:rPr>
          <w:rFonts w:ascii="Calibri" w:hAnsi="Calibri" w:cs="Calibri" w:eastAsia="Calibri"/>
          <w:sz w:val="22"/>
          <w:szCs w:val="22"/>
          <w:spacing w:val="-9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in</w:t>
      </w:r>
      <w:r>
        <w:rPr>
          <w:rFonts w:ascii="Calibri" w:hAnsi="Calibri" w:cs="Calibri" w:eastAsia="Calibri"/>
          <w:sz w:val="22"/>
          <w:szCs w:val="22"/>
          <w:spacing w:val="-2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the</w:t>
      </w:r>
      <w:r>
        <w:rPr>
          <w:rFonts w:ascii="Calibri" w:hAnsi="Calibri" w:cs="Calibri" w:eastAsia="Calibri"/>
          <w:sz w:val="22"/>
          <w:szCs w:val="22"/>
          <w:spacing w:val="-2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game.</w:t>
      </w:r>
      <w:r>
        <w:rPr>
          <w:rFonts w:ascii="Calibri" w:hAnsi="Calibri" w:cs="Calibri" w:eastAsia="Calibri"/>
          <w:sz w:val="22"/>
          <w:szCs w:val="22"/>
          <w:spacing w:val="-5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Anim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a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tion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code</w:t>
      </w:r>
      <w:r>
        <w:rPr>
          <w:rFonts w:ascii="Calibri" w:hAnsi="Calibri" w:cs="Calibri" w:eastAsia="Calibri"/>
          <w:sz w:val="22"/>
          <w:szCs w:val="22"/>
          <w:spacing w:val="-4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(b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l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ocks)</w:t>
      </w:r>
      <w:r>
        <w:rPr>
          <w:rFonts w:ascii="Calibri" w:hAnsi="Calibri" w:cs="Calibri" w:eastAsia="Calibri"/>
          <w:sz w:val="22"/>
          <w:szCs w:val="22"/>
          <w:spacing w:val="-7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will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be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k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e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pt</w:t>
      </w:r>
      <w:r>
        <w:rPr>
          <w:rFonts w:ascii="Calibri" w:hAnsi="Calibri" w:cs="Calibri" w:eastAsia="Calibri"/>
          <w:sz w:val="22"/>
          <w:szCs w:val="22"/>
          <w:spacing w:val="-5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2"/>
          <w:w w:val="100"/>
        </w:rPr>
        <w:t>s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eparate</w:t>
      </w:r>
      <w:r>
        <w:rPr>
          <w:rFonts w:ascii="Calibri" w:hAnsi="Calibri" w:cs="Calibri" w:eastAsia="Calibri"/>
          <w:sz w:val="22"/>
          <w:szCs w:val="22"/>
          <w:spacing w:val="-9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fr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o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m</w:t>
      </w:r>
      <w:r>
        <w:rPr>
          <w:rFonts w:ascii="Calibri" w:hAnsi="Calibri" w:cs="Calibri" w:eastAsia="Calibri"/>
          <w:sz w:val="22"/>
          <w:szCs w:val="22"/>
          <w:spacing w:val="-3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fu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n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ctionality</w:t>
      </w:r>
      <w:r>
        <w:rPr>
          <w:rFonts w:ascii="Calibri" w:hAnsi="Calibri" w:cs="Calibri" w:eastAsia="Calibri"/>
          <w:sz w:val="22"/>
          <w:szCs w:val="22"/>
          <w:spacing w:val="-10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code</w:t>
      </w:r>
      <w:r>
        <w:rPr>
          <w:rFonts w:ascii="Calibri" w:hAnsi="Calibri" w:cs="Calibri" w:eastAsia="Calibri"/>
          <w:sz w:val="22"/>
          <w:szCs w:val="22"/>
          <w:spacing w:val="-4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(b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l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ocks)</w:t>
      </w:r>
      <w:r>
        <w:rPr>
          <w:rFonts w:ascii="Calibri" w:hAnsi="Calibri" w:cs="Calibri" w:eastAsia="Calibri"/>
          <w:sz w:val="22"/>
          <w:szCs w:val="22"/>
          <w:spacing w:val="-7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s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that</w:t>
      </w:r>
      <w:r>
        <w:rPr>
          <w:rFonts w:ascii="Calibri" w:hAnsi="Calibri" w:cs="Calibri" w:eastAsia="Calibri"/>
          <w:sz w:val="22"/>
          <w:szCs w:val="22"/>
          <w:spacing w:val="-5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spr</w:t>
      </w:r>
      <w:r>
        <w:rPr>
          <w:rFonts w:ascii="Calibri" w:hAnsi="Calibri" w:cs="Calibri" w:eastAsia="Calibri"/>
          <w:sz w:val="22"/>
          <w:szCs w:val="22"/>
          <w:spacing w:val="2"/>
          <w:w w:val="100"/>
        </w:rPr>
        <w:t>i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tes</w:t>
      </w:r>
      <w:r>
        <w:rPr>
          <w:rFonts w:ascii="Calibri" w:hAnsi="Calibri" w:cs="Calibri" w:eastAsia="Calibri"/>
          <w:sz w:val="22"/>
          <w:szCs w:val="22"/>
          <w:spacing w:val="-5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can</w:t>
      </w:r>
      <w:r>
        <w:rPr>
          <w:rFonts w:ascii="Calibri" w:hAnsi="Calibri" w:cs="Calibri" w:eastAsia="Calibri"/>
          <w:sz w:val="22"/>
          <w:szCs w:val="22"/>
          <w:spacing w:val="-3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be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reused</w:t>
      </w:r>
      <w:r>
        <w:rPr>
          <w:rFonts w:ascii="Calibri" w:hAnsi="Calibri" w:cs="Calibri" w:eastAsia="Calibri"/>
          <w:sz w:val="22"/>
          <w:szCs w:val="22"/>
          <w:spacing w:val="-5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with</w:t>
      </w:r>
      <w:r>
        <w:rPr>
          <w:rFonts w:ascii="Calibri" w:hAnsi="Calibri" w:cs="Calibri" w:eastAsia="Calibri"/>
          <w:sz w:val="22"/>
          <w:szCs w:val="22"/>
          <w:spacing w:val="-5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s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i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mple</w:t>
      </w:r>
      <w:r>
        <w:rPr>
          <w:rFonts w:ascii="Calibri" w:hAnsi="Calibri" w:cs="Calibri" w:eastAsia="Calibri"/>
          <w:sz w:val="22"/>
          <w:szCs w:val="22"/>
          <w:spacing w:val="-6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c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hanges</w:t>
      </w:r>
      <w:r>
        <w:rPr>
          <w:rFonts w:ascii="Calibri" w:hAnsi="Calibri" w:cs="Calibri" w:eastAsia="Calibri"/>
          <w:sz w:val="22"/>
          <w:szCs w:val="22"/>
          <w:spacing w:val="-6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to</w:t>
      </w:r>
      <w:r>
        <w:rPr>
          <w:rFonts w:ascii="Calibri" w:hAnsi="Calibri" w:cs="Calibri" w:eastAsia="Calibri"/>
          <w:sz w:val="22"/>
          <w:szCs w:val="22"/>
          <w:spacing w:val="-2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the</w:t>
      </w:r>
      <w:r>
        <w:rPr>
          <w:rFonts w:ascii="Calibri" w:hAnsi="Calibri" w:cs="Calibri" w:eastAsia="Calibri"/>
          <w:sz w:val="22"/>
          <w:szCs w:val="22"/>
          <w:spacing w:val="-2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c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ost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u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mes</w:t>
      </w:r>
      <w:r>
        <w:rPr>
          <w:rFonts w:ascii="Calibri" w:hAnsi="Calibri" w:cs="Calibri" w:eastAsia="Calibri"/>
          <w:sz w:val="22"/>
          <w:szCs w:val="22"/>
          <w:spacing w:val="-9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a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n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d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minor</w:t>
      </w:r>
      <w:r>
        <w:rPr>
          <w:rFonts w:ascii="Calibri" w:hAnsi="Calibri" w:cs="Calibri" w:eastAsia="Calibri"/>
          <w:sz w:val="22"/>
          <w:szCs w:val="22"/>
          <w:spacing w:val="-5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ch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a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nges</w:t>
      </w:r>
      <w:r>
        <w:rPr>
          <w:rFonts w:ascii="Calibri" w:hAnsi="Calibri" w:cs="Calibri" w:eastAsia="Calibri"/>
          <w:sz w:val="22"/>
          <w:szCs w:val="22"/>
          <w:spacing w:val="-7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to</w:t>
      </w:r>
      <w:r>
        <w:rPr>
          <w:rFonts w:ascii="Calibri" w:hAnsi="Calibri" w:cs="Calibri" w:eastAsia="Calibri"/>
          <w:sz w:val="22"/>
          <w:szCs w:val="22"/>
          <w:spacing w:val="-2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s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o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me</w:t>
      </w:r>
      <w:r>
        <w:rPr>
          <w:rFonts w:ascii="Calibri" w:hAnsi="Calibri" w:cs="Calibri" w:eastAsia="Calibri"/>
          <w:sz w:val="22"/>
          <w:szCs w:val="22"/>
          <w:spacing w:val="-6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va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r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iables.</w:t>
      </w:r>
      <w:r>
        <w:rPr>
          <w:rFonts w:ascii="Calibri" w:hAnsi="Calibri" w:cs="Calibri" w:eastAsia="Calibri"/>
          <w:sz w:val="22"/>
          <w:szCs w:val="22"/>
          <w:spacing w:val="-9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T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his</w:t>
      </w:r>
      <w:r>
        <w:rPr>
          <w:rFonts w:ascii="Calibri" w:hAnsi="Calibri" w:cs="Calibri" w:eastAsia="Calibri"/>
          <w:sz w:val="22"/>
          <w:szCs w:val="22"/>
          <w:spacing w:val="-4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is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how</w:t>
      </w:r>
      <w:r>
        <w:rPr>
          <w:rFonts w:ascii="Calibri" w:hAnsi="Calibri" w:cs="Calibri" w:eastAsia="Calibri"/>
          <w:sz w:val="22"/>
          <w:szCs w:val="22"/>
          <w:spacing w:val="-4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c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om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p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uter</w:t>
      </w:r>
      <w:r>
        <w:rPr>
          <w:rFonts w:ascii="Calibri" w:hAnsi="Calibri" w:cs="Calibri" w:eastAsia="Calibri"/>
          <w:sz w:val="22"/>
          <w:szCs w:val="22"/>
          <w:spacing w:val="-9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langua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g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es</w:t>
      </w:r>
      <w:r>
        <w:rPr>
          <w:rFonts w:ascii="Calibri" w:hAnsi="Calibri" w:cs="Calibri" w:eastAsia="Calibri"/>
          <w:sz w:val="22"/>
          <w:szCs w:val="22"/>
          <w:spacing w:val="-8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and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scripts</w:t>
      </w:r>
      <w:r>
        <w:rPr>
          <w:rFonts w:ascii="Calibri" w:hAnsi="Calibri" w:cs="Calibri" w:eastAsia="Calibri"/>
          <w:sz w:val="22"/>
          <w:szCs w:val="22"/>
          <w:spacing w:val="-6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th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a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t</w:t>
      </w:r>
      <w:r>
        <w:rPr>
          <w:rFonts w:ascii="Calibri" w:hAnsi="Calibri" w:cs="Calibri" w:eastAsia="Calibri"/>
          <w:sz w:val="22"/>
          <w:szCs w:val="22"/>
          <w:spacing w:val="-5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a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re</w:t>
      </w:r>
      <w:r>
        <w:rPr>
          <w:rFonts w:ascii="Calibri" w:hAnsi="Calibri" w:cs="Calibri" w:eastAsia="Calibri"/>
          <w:sz w:val="22"/>
          <w:szCs w:val="22"/>
          <w:spacing w:val="-3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fully</w:t>
      </w:r>
      <w:r>
        <w:rPr>
          <w:rFonts w:ascii="Calibri" w:hAnsi="Calibri" w:cs="Calibri" w:eastAsia="Calibri"/>
          <w:sz w:val="22"/>
          <w:szCs w:val="22"/>
          <w:spacing w:val="-5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obj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e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ct</w:t>
      </w:r>
      <w:r>
        <w:rPr>
          <w:rFonts w:ascii="Calibri" w:hAnsi="Calibri" w:cs="Calibri" w:eastAsia="Calibri"/>
          <w:sz w:val="22"/>
          <w:szCs w:val="22"/>
          <w:spacing w:val="-7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oriented</w:t>
      </w:r>
      <w:r>
        <w:rPr>
          <w:rFonts w:ascii="Calibri" w:hAnsi="Calibri" w:cs="Calibri" w:eastAsia="Calibri"/>
          <w:sz w:val="22"/>
          <w:szCs w:val="22"/>
          <w:spacing w:val="-7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(s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u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ch</w:t>
      </w:r>
      <w:r>
        <w:rPr>
          <w:rFonts w:ascii="Calibri" w:hAnsi="Calibri" w:cs="Calibri" w:eastAsia="Calibri"/>
          <w:sz w:val="22"/>
          <w:szCs w:val="22"/>
          <w:spacing w:val="-6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as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A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ction</w:t>
      </w:r>
      <w:r>
        <w:rPr>
          <w:rFonts w:ascii="Calibri" w:hAnsi="Calibri" w:cs="Calibri" w:eastAsia="Calibri"/>
          <w:sz w:val="22"/>
          <w:szCs w:val="22"/>
          <w:spacing w:val="-5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S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cript</w:t>
      </w:r>
      <w:r>
        <w:rPr>
          <w:rFonts w:ascii="Calibri" w:hAnsi="Calibri" w:cs="Calibri" w:eastAsia="Calibri"/>
          <w:sz w:val="22"/>
          <w:szCs w:val="22"/>
          <w:spacing w:val="-5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3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for</w:t>
      </w:r>
      <w:r>
        <w:rPr>
          <w:rFonts w:ascii="Calibri" w:hAnsi="Calibri" w:cs="Calibri" w:eastAsia="Calibri"/>
          <w:sz w:val="22"/>
          <w:szCs w:val="22"/>
          <w:spacing w:val="-3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Fl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a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sh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</w:r>
    </w:p>
    <w:p>
      <w:pPr>
        <w:spacing w:before="0" w:after="0" w:line="264" w:lineRule="exact"/>
        <w:ind w:left="3068" w:right="-20"/>
        <w:jc w:val="left"/>
        <w:rPr>
          <w:rFonts w:ascii="Calibri" w:hAnsi="Calibri" w:cs="Calibri" w:eastAsia="Calibri"/>
          <w:sz w:val="22"/>
          <w:szCs w:val="22"/>
        </w:rPr>
      </w:pPr>
      <w:rPr/>
      <w:r>
        <w:rPr>
          <w:rFonts w:ascii="Calibri" w:hAnsi="Calibri" w:cs="Calibri" w:eastAsia="Calibri"/>
          <w:sz w:val="22"/>
          <w:szCs w:val="22"/>
          <w:spacing w:val="0"/>
          <w:w w:val="100"/>
        </w:rPr>
        <w:t>or</w:t>
      </w:r>
      <w:r>
        <w:rPr>
          <w:rFonts w:ascii="Calibri" w:hAnsi="Calibri" w:cs="Calibri" w:eastAsia="Calibri"/>
          <w:sz w:val="22"/>
          <w:szCs w:val="22"/>
          <w:spacing w:val="-2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-1"/>
          <w:w w:val="100"/>
        </w:rPr>
        <w:t>J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ava)</w:t>
      </w:r>
      <w:r>
        <w:rPr>
          <w:rFonts w:ascii="Calibri" w:hAnsi="Calibri" w:cs="Calibri" w:eastAsia="Calibri"/>
          <w:sz w:val="22"/>
          <w:szCs w:val="22"/>
          <w:spacing w:val="-4"/>
          <w:w w:val="100"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wor</w:t>
      </w:r>
      <w:r>
        <w:rPr>
          <w:rFonts w:ascii="Calibri" w:hAnsi="Calibri" w:cs="Calibri" w:eastAsia="Calibri"/>
          <w:sz w:val="22"/>
          <w:szCs w:val="22"/>
          <w:spacing w:val="1"/>
          <w:w w:val="100"/>
        </w:rPr>
        <w:t>k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  <w:t>.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4" w:after="0" w:line="359" w:lineRule="auto"/>
        <w:ind w:left="178" w:right="96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sig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  <w:i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or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erm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diate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advanc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users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rat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ave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had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experi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nce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ork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th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sof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re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deve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ing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Sc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atch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plicat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pts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how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ew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ripts,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eview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series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les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only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cove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gle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level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rsion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n,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ever,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soft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has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been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wri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hat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ult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ple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levels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easy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add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ple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changes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var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ables.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uss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fly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less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n.</w:t>
      </w:r>
    </w:p>
    <w:p>
      <w:pPr>
        <w:jc w:val="left"/>
        <w:spacing w:after="0"/>
        <w:sectPr>
          <w:type w:val="continuous"/>
          <w:pgSz w:w="12240" w:h="15840"/>
          <w:pgMar w:top="1440" w:bottom="280" w:left="1320" w:right="1400"/>
        </w:sectPr>
      </w:pPr>
      <w:rPr/>
    </w:p>
    <w:p>
      <w:pPr>
        <w:spacing w:before="5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61" w:lineRule="auto"/>
        <w:ind w:left="6619" w:right="119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position:absolute;margin-left:71.998001pt;margin-top:1.358918pt;width:316.350pt;height:78.767pt;mso-position-horizontal-relative:page;mso-position-vertical-relative:paragraph;z-index:-494" type="#_x0000_t75">
            <v:imagedata r:id="rId8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get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crea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progra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otal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sev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es.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Start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creat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</w:r>
    </w:p>
    <w:p>
      <w:pPr>
        <w:spacing w:before="2" w:after="0" w:line="358" w:lineRule="auto"/>
        <w:ind w:left="178" w:right="174" w:firstLine="6441"/>
        <w:jc w:val="both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Man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ly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gle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ost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create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Ho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  <w:b/>
          <w:bCs/>
          <w:u w:val="thick" w:color="000000"/>
        </w:rPr>
        <w:t>z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ta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hori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z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Ve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tical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rti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aze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uld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oth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color.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xt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create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cal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ed</w:t>
      </w:r>
    </w:p>
    <w:p>
      <w:pPr>
        <w:spacing w:before="10" w:after="0" w:line="359" w:lineRule="auto"/>
        <w:ind w:left="178" w:right="131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Point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goes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ugh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aze.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crea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cal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spacing w:val="2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os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49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1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sin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ostu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ost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n's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ene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copied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ake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sts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Las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create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cal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Powe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  <w:b/>
          <w:bCs/>
          <w:u w:val="thick" w:color="0000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olor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hat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dif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Point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Powe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Up,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osts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bout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10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onds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score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100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oin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s.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Our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Ga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  <w:b/>
          <w:bCs/>
          <w:u w:val="thick" w:color="0000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Ov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display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ssage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ers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ghosts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finish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d.</w:t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59" w:lineRule="auto"/>
        <w:ind w:left="3598" w:right="108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71.998001pt;margin-top:3.075931pt;width:164.25pt;height:242.21pt;mso-position-horizontal-relative:page;mso-position-vertical-relative:paragraph;z-index:-493" coordorigin="1440,62" coordsize="3285,4844">
            <v:shape style="position:absolute;left:1440;top:62;width:3285;height:4245" type="#_x0000_t75">
              <v:imagedata r:id="rId9" o:title=""/>
            </v:shape>
            <v:group style="position:absolute;left:1800;top:4175;width:651;height:721" coordorigin="1800,4175" coordsize="651,721">
              <v:shape style="position:absolute;left:1800;top:4175;width:651;height:721" coordorigin="1800,4175" coordsize="651,721" path="m1888,4257l1873,4271,2433,4891,2436,4896,2443,4896,2451,4888,2451,4882,2447,4878,1888,4257e" filled="t" fillcolor="#000000" stroked="f">
                <v:path arrowok="t"/>
                <v:fill/>
              </v:shape>
              <v:shape style="position:absolute;left:1800;top:4175;width:651;height:721" coordorigin="1800,4175" coordsize="651,721" path="m1800,4175l1836,4304,1873,4271,1859,4256,1856,4252,1856,4245,1860,4242,1864,4238,1909,4238,1925,4224,1800,4175e" filled="t" fillcolor="#000000" stroked="f">
                <v:path arrowok="t"/>
                <v:fill/>
              </v:shape>
              <v:shape style="position:absolute;left:1800;top:4175;width:651;height:721" coordorigin="1800,4175" coordsize="651,721" path="m1864,4238l1860,4242,1856,4245,1856,4252,1859,4256,1873,4271,1888,4257,1874,4242,1871,4238,1864,4238e" filled="t" fillcolor="#000000" stroked="f">
                <v:path arrowok="t"/>
                <v:fill/>
              </v:shape>
              <v:shape style="position:absolute;left:1800;top:4175;width:651;height:721" coordorigin="1800,4175" coordsize="651,721" path="m1909,4238l1864,4238,1871,4238,1874,4242,1888,4257,1909,4238e" filled="t" fillcolor="#000000" stroked="f">
                <v:path arrowok="t"/>
                <v:fill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x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crea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total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ari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bles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our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first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ble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ase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Ma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riable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deter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ine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can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Our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xt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riable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cal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Direc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ion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Direc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vari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ble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ndo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ly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deter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whi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direc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osts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travel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</w:p>
    <w:p>
      <w:pPr>
        <w:spacing w:before="4" w:after="0" w:line="360" w:lineRule="auto"/>
        <w:ind w:left="3598" w:right="49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screen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p,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wn,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left,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ht).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Each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ost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ds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own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ire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ble.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our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xa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ple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create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total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ghosts.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Direc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ion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Gh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st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2,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Direc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ion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3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,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Dire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Gh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st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</w:p>
    <w:p>
      <w:pPr>
        <w:spacing w:before="3" w:after="0" w:line="360" w:lineRule="auto"/>
        <w:ind w:left="3598" w:right="184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hat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gh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can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vel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direct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each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x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riable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crea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2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1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host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peed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ine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fast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vel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increas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vel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ake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chal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ging.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x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riable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Li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Lives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</w:p>
    <w:p>
      <w:pPr>
        <w:spacing w:before="3" w:after="0" w:line="359" w:lineRule="auto"/>
        <w:ind w:left="178" w:right="88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deter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ver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nce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ghos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ast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ari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ble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score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i/>
        </w:rPr>
        <w:t>cked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scree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k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ack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our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ini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riables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'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aking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our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first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n.</w:t>
      </w:r>
    </w:p>
    <w:p>
      <w:pPr>
        <w:jc w:val="left"/>
        <w:spacing w:after="0"/>
        <w:sectPr>
          <w:pgMar w:header="1528" w:footer="0" w:top="1720" w:bottom="280" w:left="1320" w:right="1400"/>
          <w:headerReference w:type="default" r:id="rId7"/>
          <w:pgSz w:w="12240" w:h="15840"/>
        </w:sectPr>
      </w:pPr>
      <w:rPr/>
    </w:p>
    <w:p>
      <w:pPr>
        <w:spacing w:before="5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60" w:lineRule="auto"/>
        <w:ind w:left="4168" w:right="97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71.998001pt;margin-top:1.356918pt;width:303.202pt;height:70.499pt;mso-position-horizontal-relative:page;mso-position-vertical-relative:paragraph;z-index:-492" coordorigin="1440,27" coordsize="6064,1410">
            <v:shape style="position:absolute;left:1440;top:27;width:4050;height:1410" type="#_x0000_t75">
              <v:imagedata r:id="rId11" o:title=""/>
            </v:shape>
            <v:group style="position:absolute;left:1928;top:435;width:5566;height:680" coordorigin="1928,435" coordsize="5566,680">
              <v:shape style="position:absolute;left:1928;top:435;width:5566;height:680" coordorigin="1928,435" coordsize="5566,680" path="m2048,484l2046,504,7488,1115,7493,1111,7494,1100,7490,1095,2048,484e" filled="t" fillcolor="#000000" stroked="f">
                <v:path arrowok="t"/>
                <v:fill/>
              </v:shape>
              <v:shape style="position:absolute;left:1928;top:435;width:5566;height:680" coordorigin="1928,435" coordsize="5566,680" path="m2053,435l1928,481,2040,554,2046,504,2020,501,2016,496,2018,485,2023,481,2048,481,2053,435e" filled="t" fillcolor="#000000" stroked="f">
                <v:path arrowok="t"/>
                <v:fill/>
              </v:shape>
              <v:shape style="position:absolute;left:1928;top:435;width:5566;height:680" coordorigin="1928,435" coordsize="5566,680" path="m2023,481l2018,485,2016,496,2020,501,2046,504,2048,484,2023,481e" filled="t" fillcolor="#000000" stroked="f">
                <v:path arrowok="t"/>
                <v:fill/>
              </v:shape>
              <v:shape style="position:absolute;left:1928;top:435;width:5566;height:680" coordorigin="1928,435" coordsize="5566,680" path="m2048,481l2023,481,2048,484,2048,481e" filled="t" fillcolor="#000000" stroked="f">
                <v:path arrowok="t"/>
                <v:fill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'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start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condi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n.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irst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thing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decide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our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scree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plify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hing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'm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ect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otate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dir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scr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en.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giv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us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bil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eas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ow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Pac-</w:t>
      </w:r>
    </w:p>
    <w:p>
      <w:pPr>
        <w:spacing w:before="4" w:after="0" w:line="360" w:lineRule="auto"/>
        <w:ind w:left="2691" w:right="112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71.998001pt;margin-top:5.46593pt;width:304.612pt;height:315.150pt;mso-position-horizontal-relative:page;mso-position-vertical-relative:paragraph;z-index:-491" coordorigin="1440,109" coordsize="6092,6303">
            <v:shape style="position:absolute;left:1440;top:109;width:2573;height:6303" type="#_x0000_t75">
              <v:imagedata r:id="rId12" o:title=""/>
            </v:shape>
            <v:group style="position:absolute;left:2948;top:261;width:3555;height:1882" coordorigin="2948,261" coordsize="3555,1882">
              <v:shape style="position:absolute;left:2948;top:261;width:3555;height:1882" coordorigin="2948,261" coordsize="3555,1882" path="m3059,308l3050,326,6492,2143,6498,2142,6500,2137,6503,2132,6501,2126,6496,2123,3059,308e" filled="t" fillcolor="#000000" stroked="f">
                <v:path arrowok="t"/>
                <v:fill/>
              </v:shape>
              <v:shape style="position:absolute;left:2948;top:261;width:3555;height:1882" coordorigin="2948,261" coordsize="3555,1882" path="m2948,261l3026,370,3050,326,3027,314,3025,308,3028,303,3030,298,3036,296,3065,296,3082,264,2948,261e" filled="t" fillcolor="#000000" stroked="f">
                <v:path arrowok="t"/>
                <v:fill/>
              </v:shape>
              <v:shape style="position:absolute;left:2948;top:261;width:3555;height:1882" coordorigin="2948,261" coordsize="3555,1882" path="m3036,296l3030,298,3028,303,3025,308,3027,314,3050,326,3059,308,3041,299,3036,296e" filled="t" fillcolor="#000000" stroked="f">
                <v:path arrowok="t"/>
                <v:fill/>
              </v:shape>
              <v:shape style="position:absolute;left:2948;top:261;width:3555;height:1882" coordorigin="2948,261" coordsize="3555,1882" path="m3065,296l3036,296,3041,299,3059,308,3065,296e" filled="t" fillcolor="#000000" stroked="f">
                <v:path arrowok="t"/>
                <v:fill/>
              </v:shape>
            </v:group>
            <v:group style="position:absolute;left:2466;top:3652;width:5056;height:541" coordorigin="2466,3652" coordsize="5056,541">
              <v:shape style="position:absolute;left:2466;top:3652;width:5056;height:541" coordorigin="2466,3652" coordsize="5056,541" path="m2580,4073l2466,4145,2591,4193,2587,4146,2561,4146,2556,4142,2556,4136,2555,4131,2559,4126,2565,4125,2585,4123,2580,4073e" filled="t" fillcolor="#000000" stroked="f">
                <v:path arrowok="t"/>
                <v:fill/>
              </v:shape>
              <v:shape style="position:absolute;left:2466;top:3652;width:5056;height:541" coordorigin="2466,3652" coordsize="5056,541" path="m2585,4123l2565,4125,2559,4126,2555,4131,2556,4136,2556,4142,2561,4146,2567,4145,2586,4143,2585,4123e" filled="t" fillcolor="#000000" stroked="f">
                <v:path arrowok="t"/>
                <v:fill/>
              </v:shape>
              <v:shape style="position:absolute;left:2466;top:3652;width:5056;height:541" coordorigin="2466,3652" coordsize="5056,541" path="m2586,4143l2567,4145,2561,4146,2587,4146,2586,4143e" filled="t" fillcolor="#000000" stroked="f">
                <v:path arrowok="t"/>
                <v:fill/>
              </v:shape>
              <v:shape style="position:absolute;left:2466;top:3652;width:5056;height:541" coordorigin="2466,3652" coordsize="5056,541" path="m7516,3652l7511,3653,2585,4123,2586,4143,7513,3673,7518,3672,7522,3667,7522,3662,7521,3656,7516,3652e" filled="t" fillcolor="#000000" stroked="f">
                <v:path arrowok="t"/>
                <v:fill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turn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irec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ns.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ntage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sele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hat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'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racter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ear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goi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scre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hara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opp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direct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get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creat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ogr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our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costu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direct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direct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ons.</w:t>
      </w:r>
    </w:p>
    <w:p>
      <w:pPr>
        <w:spacing w:before="9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60" w:lineRule="auto"/>
        <w:ind w:left="2691" w:right="47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x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crea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total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  <w:u w:val="single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  <w:u w:val="single" w:color="000000"/>
        </w:rPr>
        <w:t>seven</w:t>
      </w:r>
      <w:r>
        <w:rPr>
          <w:rFonts w:ascii="Times New Roman" w:hAnsi="Times New Roman" w:cs="Times New Roman" w:eastAsia="Times New Roman"/>
          <w:sz w:val="20"/>
          <w:szCs w:val="20"/>
          <w:spacing w:val="49"/>
          <w:w w:val="100"/>
          <w:i/>
          <w:u w:val="single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  <w:u w:val="single" w:color="000000"/>
        </w:rPr>
        <w:t>dif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  <w:u w:val="single" w:color="0000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  <w:u w:val="single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  <w:u w:val="single" w:color="000000"/>
        </w:rPr>
        <w:t>erent</w:t>
      </w:r>
      <w:r>
        <w:rPr>
          <w:rFonts w:ascii="Times New Roman" w:hAnsi="Times New Roman" w:cs="Times New Roman" w:eastAsia="Times New Roman"/>
          <w:sz w:val="20"/>
          <w:szCs w:val="20"/>
          <w:spacing w:val="49"/>
          <w:w w:val="100"/>
          <w:i/>
          <w:u w:val="single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  <w:u w:val="single" w:color="000000"/>
        </w:rPr>
        <w:t>cost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  <w:u w:val="single" w:color="0000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  <w:u w:val="single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  <w:u w:val="single" w:color="000000"/>
        </w:rPr>
        <w:t>mes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  <w:u w:val="single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49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ostu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ust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n's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clos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ult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cos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x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three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costu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show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en.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flipp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ugh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these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ostu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add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ation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ake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im</w:t>
      </w:r>
      <w:r>
        <w:rPr>
          <w:rFonts w:ascii="Times New Roman" w:hAnsi="Times New Roman" w:cs="Times New Roman" w:eastAsia="Times New Roman"/>
          <w:sz w:val="20"/>
          <w:szCs w:val="20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pear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costu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5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7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ip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im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side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i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  <w:i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in,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open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ious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sta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es.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When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our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def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ult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costu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bined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up-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side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ostu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faci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left,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rota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ound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han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ups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n)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ppear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eft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direct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furth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ok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ani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ion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ocks.</w:t>
      </w:r>
    </w:p>
    <w:p>
      <w:pPr>
        <w:spacing w:before="3" w:after="0" w:line="359" w:lineRule="auto"/>
        <w:ind w:left="2691" w:right="46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Feel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less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costu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n,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how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r,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eed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adjust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ber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blo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ks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get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ation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scripts.</w:t>
      </w:r>
    </w:p>
    <w:p>
      <w:pPr>
        <w:jc w:val="left"/>
        <w:spacing w:after="0"/>
        <w:sectPr>
          <w:pgMar w:header="1528" w:footer="0" w:top="1720" w:bottom="280" w:left="1380" w:right="1420"/>
          <w:headerReference w:type="default" r:id="rId10"/>
          <w:pgSz w:w="12240" w:h="15840"/>
        </w:sectPr>
      </w:pPr>
      <w:rPr/>
    </w:p>
    <w:p>
      <w:pPr>
        <w:spacing w:before="83" w:after="0" w:line="226" w:lineRule="exact"/>
        <w:ind w:left="521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position w:val="-1"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position w:val="-1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position w:val="-1"/>
        </w:rPr>
        <w:t>Man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position w:val="-1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b/>
          <w:bCs/>
          <w:position w:val="-1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position w:val="-1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position w:val="-1"/>
        </w:rPr>
        <w:t>Script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34" w:after="0" w:line="360" w:lineRule="auto"/>
        <w:ind w:left="5210" w:right="46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ript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ocat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ow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him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ound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scre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deter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hits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aze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edge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scree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green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row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ked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ria-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ble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Li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are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et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ze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ning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now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ves)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ated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2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90°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s)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rti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dir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ion,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nit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al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ot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reen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</w:p>
    <w:p>
      <w:pPr>
        <w:spacing w:before="6" w:after="0" w:line="358" w:lineRule="auto"/>
        <w:ind w:left="5210" w:right="75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sh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script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nters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ver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loop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heck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see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ys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bei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ress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</w:p>
    <w:p>
      <w:pPr>
        <w:spacing w:before="6" w:after="0" w:line="226" w:lineRule="exact"/>
        <w:ind w:left="521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that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position w:val="-1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position w:val="-1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  <w:position w:val="-1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position w:val="-1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position w:val="-1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him</w:t>
      </w:r>
      <w:r>
        <w:rPr>
          <w:rFonts w:ascii="Times New Roman" w:hAnsi="Times New Roman" w:cs="Times New Roman" w:eastAsia="Times New Roman"/>
          <w:sz w:val="20"/>
          <w:szCs w:val="20"/>
          <w:spacing w:val="-3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2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  <w:position w:val="-1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position w:val="-1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e.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1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jc w:val="left"/>
        <w:spacing w:after="0"/>
        <w:sectPr>
          <w:pgMar w:header="0" w:footer="0" w:top="1420" w:bottom="280" w:left="1380" w:right="1400"/>
          <w:headerReference w:type="default" r:id="rId13"/>
          <w:pgSz w:w="12240" w:h="15840"/>
        </w:sectPr>
      </w:pPr>
      <w:rPr/>
    </w:p>
    <w:p>
      <w:pPr>
        <w:spacing w:before="3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18" w:right="-7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71.998001pt;margin-top:-520.444092pt;width:388.282pt;height:514.91pt;mso-position-horizontal-relative:page;mso-position-vertical-relative:paragraph;z-index:-490" coordorigin="1440,-10409" coordsize="7766,10298">
            <v:group style="position:absolute;left:6590;top:-10128;width:1790;height:2" coordorigin="6590,-10128" coordsize="1790,2">
              <v:shape style="position:absolute;left:6590;top:-10128;width:1790;height:2" coordorigin="6590,-10128" coordsize="1790,0" path="m6590,-10128l8379,-10128e" filled="f" stroked="t" strokeweight="1.06pt" strokecolor="#000000">
                <v:path arrowok="t"/>
              </v:shape>
              <v:shape style="position:absolute;left:1440;top:-10409;width:5091;height:10295" type="#_x0000_t75">
                <v:imagedata r:id="rId14" o:title=""/>
              </v:shape>
            </v:group>
            <v:group style="position:absolute;left:3458;top:-10210;width:4547;height:2058" coordorigin="3458,-10210" coordsize="4547,2058">
              <v:shape style="position:absolute;left:3458;top:-10210;width:4547;height:2058" coordorigin="3458,-10210" coordsize="4547,2058" path="m3572,-10165l3564,-10147,7990,-8155,7995,-8152,8001,-8155,8003,-8160,8005,-8165,8003,-8171,7998,-8173,3572,-10165e" filled="t" fillcolor="#000000" stroked="f">
                <v:path arrowok="t"/>
                <v:fill/>
              </v:shape>
              <v:shape style="position:absolute;left:3458;top:-10210;width:4547;height:2058" coordorigin="3458,-10210" coordsize="4547,2058" path="m3592,-10210l3458,-10205,3543,-10101,3564,-10147,3545,-10155,3540,-10157,3538,-10163,3540,-10168,3543,-10173,3548,-10175,3576,-10175,3592,-10210e" filled="t" fillcolor="#000000" stroked="f">
                <v:path arrowok="t"/>
                <v:fill/>
              </v:shape>
              <v:shape style="position:absolute;left:3458;top:-10210;width:4547;height:2058" coordorigin="3458,-10210" coordsize="4547,2058" path="m3548,-10175l3543,-10173,3540,-10168,3538,-10163,3540,-10157,3545,-10155,3564,-10147,3572,-10165,3554,-10173,3548,-10175e" filled="t" fillcolor="#000000" stroked="f">
                <v:path arrowok="t"/>
                <v:fill/>
              </v:shape>
              <v:shape style="position:absolute;left:3458;top:-10210;width:4547;height:2058" coordorigin="3458,-10210" coordsize="4547,2058" path="m3576,-10175l3548,-10175,3554,-10173,3572,-10165,3576,-10175e" filled="t" fillcolor="#000000" stroked="f">
                <v:path arrowok="t"/>
                <v:fill/>
              </v:shape>
            </v:group>
            <v:group style="position:absolute;left:3061;top:-9865;width:3923;height:1996" coordorigin="3061,-9865" coordsize="3923,1996">
              <v:shape style="position:absolute;left:3061;top:-9865;width:3923;height:1996" coordorigin="3061,-9865" coordsize="3923,1996" path="m3173,-9819l3164,-9801,6969,-7871,6974,-7869,6980,-7871,6982,-7876,6985,-7881,6983,-7887,3173,-9819e" filled="t" fillcolor="#000000" stroked="f">
                <v:path arrowok="t"/>
                <v:fill/>
              </v:shape>
              <v:shape style="position:absolute;left:3061;top:-9865;width:3923;height:1996" coordorigin="3061,-9865" coordsize="3923,1996" path="m3061,-9865l3141,-9757,3164,-9801,3146,-9810,3141,-9813,3139,-9819,3142,-9824,3144,-9829,3150,-9831,3179,-9831,3196,-9864,3061,-9865e" filled="t" fillcolor="#000000" stroked="f">
                <v:path arrowok="t"/>
                <v:fill/>
              </v:shape>
              <v:shape style="position:absolute;left:3061;top:-9865;width:3923;height:1996" coordorigin="3061,-9865" coordsize="3923,1996" path="m3150,-9831l3144,-9829,3142,-9824,3139,-9819,3141,-9813,3146,-9810,3164,-9801,3173,-9819,3155,-9828,3150,-9831e" filled="t" fillcolor="#000000" stroked="f">
                <v:path arrowok="t"/>
                <v:fill/>
              </v:shape>
              <v:shape style="position:absolute;left:3061;top:-9865;width:3923;height:1996" coordorigin="3061,-9865" coordsize="3923,1996" path="m3179,-9831l3150,-9831,3155,-9828,3173,-9819,3179,-9831e" filled="t" fillcolor="#000000" stroked="f">
                <v:path arrowok="t"/>
                <v:fill/>
              </v:shape>
            </v:group>
            <v:group style="position:absolute;left:3628;top:-9417;width:4320;height:1945" coordorigin="3628,-9417" coordsize="4320,1945">
              <v:shape style="position:absolute;left:3628;top:-9417;width:4320;height:1945" coordorigin="3628,-9417" coordsize="4320,1945" path="m3742,-9371l3734,-9353,7933,-7474,7938,-7472,7944,-7474,7946,-7479,7948,-7484,7946,-7490,3742,-9371e" filled="t" fillcolor="#000000" stroked="f">
                <v:path arrowok="t"/>
                <v:fill/>
              </v:shape>
              <v:shape style="position:absolute;left:3628;top:-9417;width:4320;height:1945" coordorigin="3628,-9417" coordsize="4320,1945" path="m3762,-9417l3628,-9411,3713,-9307,3734,-9353,3715,-9361,3710,-9363,3708,-9369,3710,-9374,3713,-9379,3719,-9382,3747,-9382,3762,-9417e" filled="t" fillcolor="#000000" stroked="f">
                <v:path arrowok="t"/>
                <v:fill/>
              </v:shape>
              <v:shape style="position:absolute;left:3628;top:-9417;width:4320;height:1945" coordorigin="3628,-9417" coordsize="4320,1945" path="m3719,-9382l3713,-9379,3710,-9374,3708,-9369,3710,-9363,3715,-9361,3734,-9353,3742,-9371,3719,-9382e" filled="t" fillcolor="#000000" stroked="f">
                <v:path arrowok="t"/>
                <v:fill/>
              </v:shape>
              <v:shape style="position:absolute;left:3628;top:-9417;width:4320;height:1945" coordorigin="3628,-9417" coordsize="4320,1945" path="m3747,-9382l3719,-9382,3742,-9371,3747,-9382e" filled="t" fillcolor="#000000" stroked="f">
                <v:path arrowok="t"/>
                <v:fill/>
              </v:shape>
            </v:group>
            <v:group style="position:absolute;left:2098;top:-9015;width:4490;height:2223" coordorigin="2098,-9015" coordsize="4490,2223">
              <v:shape style="position:absolute;left:2098;top:-9015;width:4490;height:2223" coordorigin="2098,-9015" coordsize="4490,2223" path="m2210,-8970l2201,-8952,6577,-6792,6583,-6794,6585,-6799,6588,-6804,6586,-6810,6581,-6812,2210,-8970e" filled="t" fillcolor="#000000" stroked="f">
                <v:path arrowok="t"/>
                <v:fill/>
              </v:shape>
              <v:shape style="position:absolute;left:2098;top:-9015;width:4490;height:2223" coordorigin="2098,-9015" coordsize="4490,2223" path="m2232,-9015l2098,-9014,2179,-8907,2201,-8952,2183,-8961,2178,-8963,2176,-8969,2178,-8974,2181,-8979,2187,-8981,2215,-8981,2232,-9015e" filled="t" fillcolor="#000000" stroked="f">
                <v:path arrowok="t"/>
                <v:fill/>
              </v:shape>
              <v:shape style="position:absolute;left:2098;top:-9015;width:4490;height:2223" coordorigin="2098,-9015" coordsize="4490,2223" path="m2187,-8981l2181,-8979,2178,-8974,2176,-8969,2178,-8963,2183,-8961,2201,-8952,2210,-8970,2192,-8979,2187,-8981e" filled="t" fillcolor="#000000" stroked="f">
                <v:path arrowok="t"/>
                <v:fill/>
              </v:shape>
              <v:shape style="position:absolute;left:2098;top:-9015;width:4490;height:2223" coordorigin="2098,-9015" coordsize="4490,2223" path="m2215,-8981l2187,-8981,2192,-8979,2210,-8970,2215,-8981e" filled="t" fillcolor="#000000" stroked="f">
                <v:path arrowok="t"/>
                <v:fill/>
              </v:shape>
            </v:group>
            <v:group style="position:absolute;left:4535;top:-8277;width:3810;height:2846" coordorigin="4535,-8277" coordsize="3810,2846">
              <v:shape style="position:absolute;left:4535;top:-8277;width:3810;height:2846" coordorigin="4535,-8277" coordsize="3810,2846" path="m4637,-8214l4626,-8198,8328,-5435,8332,-5431,8339,-5432,8342,-5437,8345,-5441,8344,-5447,8340,-5451,4637,-8214e" filled="t" fillcolor="#000000" stroked="f">
                <v:path arrowok="t"/>
                <v:fill/>
              </v:shape>
              <v:shape style="position:absolute;left:4535;top:-8277;width:3810;height:2846" coordorigin="4535,-8277" coordsize="3810,2846" path="m4535,-8277l4596,-8157,4626,-8198,4610,-8209,4605,-8213,4604,-8219,4608,-8223,4611,-8228,4617,-8229,4649,-8229,4667,-8254,4535,-8277e" filled="t" fillcolor="#000000" stroked="f">
                <v:path arrowok="t"/>
                <v:fill/>
              </v:shape>
              <v:shape style="position:absolute;left:4535;top:-8277;width:3810;height:2846" coordorigin="4535,-8277" coordsize="3810,2846" path="m4617,-8229l4611,-8228,4608,-8223,4604,-8219,4605,-8213,4610,-8209,4626,-8198,4637,-8214,4621,-8225,4617,-8229e" filled="t" fillcolor="#000000" stroked="f">
                <v:path arrowok="t"/>
                <v:fill/>
              </v:shape>
              <v:shape style="position:absolute;left:4535;top:-8277;width:3810;height:2846" coordorigin="4535,-8277" coordsize="3810,2846" path="m4649,-8229l4617,-8229,4621,-8225,4637,-8214,4649,-8229e" filled="t" fillcolor="#000000" stroked="f">
                <v:path arrowok="t"/>
                <v:fill/>
              </v:shape>
            </v:group>
            <v:group style="position:absolute;left:3912;top:-7937;width:4377;height:2846" coordorigin="3912,-7937" coordsize="4377,2846">
              <v:shape style="position:absolute;left:3912;top:-7937;width:4377;height:2846" coordorigin="3912,-7937" coordsize="4377,2846" path="m4018,-7880l4007,-7863,8272,-5094,8276,-5091,8283,-5092,8286,-5097,8289,-5102,8287,-5108,4018,-7880e" filled="t" fillcolor="#000000" stroked="f">
                <v:path arrowok="t"/>
                <v:fill/>
              </v:shape>
              <v:shape style="position:absolute;left:3912;top:-7937;width:4377;height:2846" coordorigin="3912,-7937" coordsize="4377,2846" path="m3912,-7937l3980,-7821,4007,-7863,3986,-7877,3984,-7883,3990,-7893,3996,-7894,4027,-7894,4045,-7922,3912,-7937e" filled="t" fillcolor="#000000" stroked="f">
                <v:path arrowok="t"/>
                <v:fill/>
              </v:shape>
              <v:shape style="position:absolute;left:3912;top:-7937;width:4377;height:2846" coordorigin="3912,-7937" coordsize="4377,2846" path="m3996,-7894l3990,-7893,3984,-7883,3986,-7877,4007,-7863,4018,-7880,3996,-7894e" filled="t" fillcolor="#000000" stroked="f">
                <v:path arrowok="t"/>
                <v:fill/>
              </v:shape>
              <v:shape style="position:absolute;left:3912;top:-7937;width:4377;height:2846" coordorigin="3912,-7937" coordsize="4377,2846" path="m4027,-7894l3996,-7894,4018,-7880,4027,-7894e" filled="t" fillcolor="#000000" stroked="f">
                <v:path arrowok="t"/>
                <v:fill/>
              </v:shape>
            </v:group>
            <v:group style="position:absolute;left:3288;top:-7824;width:5907;height:3073" coordorigin="3288,-7824" coordsize="5907,3073">
              <v:shape style="position:absolute;left:3288;top:-7824;width:5907;height:3073" coordorigin="3288,-7824" coordsize="5907,3073" path="m3399,-7777l3390,-7760,9185,-4751,9191,-4753,9193,-4758,9196,-4763,9194,-4769,9189,-4771,3399,-7777e" filled="t" fillcolor="#000000" stroked="f">
                <v:path arrowok="t"/>
                <v:fill/>
              </v:shape>
              <v:shape style="position:absolute;left:3288;top:-7824;width:5907;height:3073" coordorigin="3288,-7824" coordsize="5907,3073" path="m3288,-7824l3367,-7715,3390,-7760,3372,-7769,3367,-7771,3365,-7777,3371,-7787,3377,-7789,3405,-7789,3422,-7822,3288,-7824e" filled="t" fillcolor="#000000" stroked="f">
                <v:path arrowok="t"/>
                <v:fill/>
              </v:shape>
              <v:shape style="position:absolute;left:3288;top:-7824;width:5907;height:3073" coordorigin="3288,-7824" coordsize="5907,3073" path="m3377,-7789l3371,-7787,3365,-7777,3367,-7771,3372,-7769,3390,-7760,3399,-7777,3381,-7786,3377,-7789e" filled="t" fillcolor="#000000" stroked="f">
                <v:path arrowok="t"/>
                <v:fill/>
              </v:shape>
              <v:shape style="position:absolute;left:3288;top:-7824;width:5907;height:3073" coordorigin="3288,-7824" coordsize="5907,3073" path="m3405,-7789l3377,-7789,3381,-7786,3399,-7777,3405,-7789e" filled="t" fillcolor="#000000" stroked="f">
                <v:path arrowok="t"/>
                <v:fill/>
              </v:shape>
            </v:group>
            <v:group style="position:absolute;left:4025;top:-7257;width:3016;height:3186" coordorigin="4025,-7257" coordsize="3016,3186">
              <v:shape style="position:absolute;left:4025;top:-7257;width:3016;height:3186" coordorigin="4025,-7257" coordsize="3016,3186" path="m4115,-7177l4100,-7163,7026,-4071,7033,-4071,7041,-4078,7041,-4085,4115,-7177e" filled="t" fillcolor="#000000" stroked="f">
                <v:path arrowok="t"/>
                <v:fill/>
              </v:shape>
              <v:shape style="position:absolute;left:4025;top:-7257;width:3016;height:3186" coordorigin="4025,-7257" coordsize="3016,3186" path="m4025,-7257l4064,-7128,4100,-7163,4083,-7181,4083,-7188,4091,-7195,4135,-7195,4151,-7211,4025,-7257e" filled="t" fillcolor="#000000" stroked="f">
                <v:path arrowok="t"/>
                <v:fill/>
              </v:shape>
              <v:shape style="position:absolute;left:4025;top:-7257;width:3016;height:3186" coordorigin="4025,-7257" coordsize="3016,3186" path="m4091,-7195l4083,-7188,4083,-7181,4100,-7163,4115,-7177,4097,-7195,4091,-7195e" filled="t" fillcolor="#000000" stroked="f">
                <v:path arrowok="t"/>
                <v:fill/>
              </v:shape>
              <v:shape style="position:absolute;left:4025;top:-7257;width:3016;height:3186" coordorigin="4025,-7257" coordsize="3016,3186" path="m4135,-7195l4091,-7195,4097,-7195,4115,-7177,4135,-7195e" filled="t" fillcolor="#000000" stroked="f">
                <v:path arrowok="t"/>
                <v:fill/>
              </v:shape>
            </v:group>
            <v:group style="position:absolute;left:3515;top:-6973;width:5114;height:3300" coordorigin="3515,-6973" coordsize="5114,3300">
              <v:shape style="position:absolute;left:3515;top:-6973;width:5114;height:3300" coordorigin="3515,-6973" coordsize="5114,3300" path="m3621,-6917l3610,-6900,8612,-3677,8617,-3674,8623,-3675,8626,-3680,8629,-3684,8627,-3690,3621,-6917e" filled="t" fillcolor="#000000" stroked="f">
                <v:path arrowok="t"/>
                <v:fill/>
              </v:shape>
              <v:shape style="position:absolute;left:3515;top:-6973;width:5114;height:3300" coordorigin="3515,-6973" coordsize="5114,3300" path="m3515,-6973l3583,-6858,3610,-6900,3589,-6914,3588,-6920,3591,-6924,3594,-6929,3600,-6930,3630,-6930,3648,-6959,3515,-6973e" filled="t" fillcolor="#000000" stroked="f">
                <v:path arrowok="t"/>
                <v:fill/>
              </v:shape>
              <v:shape style="position:absolute;left:3515;top:-6973;width:5114;height:3300" coordorigin="3515,-6973" coordsize="5114,3300" path="m3600,-6930l3594,-6929,3591,-6924,3588,-6920,3589,-6914,3610,-6900,3621,-6917,3600,-6930e" filled="t" fillcolor="#000000" stroked="f">
                <v:path arrowok="t"/>
                <v:fill/>
              </v:shape>
              <v:shape style="position:absolute;left:3515;top:-6973;width:5114;height:3300" coordorigin="3515,-6973" coordsize="5114,3300" path="m3630,-6930l3600,-6930,3621,-6917,3630,-6930e" filled="t" fillcolor="#000000" stroked="f">
                <v:path arrowok="t"/>
                <v:fill/>
              </v:shape>
            </v:group>
            <v:group style="position:absolute;left:3345;top:-1598;width:5397;height:1123" coordorigin="3345,-1598" coordsize="5397,1123">
              <v:shape style="position:absolute;left:3345;top:-1598;width:5397;height:1123" coordorigin="3345,-1598" coordsize="5397,1123" path="m3451,-593l3345,-510,3474,-475,3465,-519,3439,-519,3434,-522,3433,-528,3432,-533,3436,-539,3441,-540,3461,-544,3451,-593e" filled="t" fillcolor="#000000" stroked="f">
                <v:path arrowok="t"/>
                <v:fill/>
              </v:shape>
              <v:shape style="position:absolute;left:3345;top:-1598;width:5397;height:1123" coordorigin="3345,-1598" coordsize="5397,1123" path="m3461,-544l3441,-540,3436,-539,3432,-533,3433,-528,3434,-522,3439,-519,3445,-520,3464,-524,3461,-544e" filled="t" fillcolor="#000000" stroked="f">
                <v:path arrowok="t"/>
                <v:fill/>
              </v:shape>
              <v:shape style="position:absolute;left:3345;top:-1598;width:5397;height:1123" coordorigin="3345,-1598" coordsize="5397,1123" path="m3464,-524l3445,-520,3439,-519,3465,-519,3464,-524e" filled="t" fillcolor="#000000" stroked="f">
                <v:path arrowok="t"/>
                <v:fill/>
              </v:shape>
              <v:shape style="position:absolute;left:3345;top:-1598;width:5397;height:1123" coordorigin="3345,-1598" coordsize="5397,1123" path="m8734,-1598l8729,-1597,3461,-544,3464,-524,8733,-1578,8738,-1579,8742,-1584,8740,-1589,8739,-1595,8734,-1598e" filled="t" fillcolor="#000000" stroked="f">
                <v:path arrowok="t"/>
                <v:fill/>
              </v:shape>
            </v:group>
            <v:group style="position:absolute;left:2608;top:-521;width:3979;height:400" coordorigin="2608,-521" coordsize="3979,400">
              <v:shape style="position:absolute;left:2608;top:-521;width:3979;height:400" coordorigin="2608,-521" coordsize="3979,400" path="m2722,-240l2608,-170,2733,-121,2728,-168,2703,-168,2698,-172,2697,-178,2697,-183,2701,-188,2707,-189,2727,-190,2722,-240e" filled="t" fillcolor="#000000" stroked="f">
                <v:path arrowok="t"/>
                <v:fill/>
              </v:shape>
              <v:shape style="position:absolute;left:2608;top:-521;width:3979;height:400" coordorigin="2608,-521" coordsize="3979,400" path="m2727,-190l2707,-189,2701,-188,2697,-183,2697,-178,2698,-172,2703,-168,2708,-169,2728,-170,2727,-190e" filled="t" fillcolor="#000000" stroked="f">
                <v:path arrowok="t"/>
                <v:fill/>
              </v:shape>
              <v:shape style="position:absolute;left:2608;top:-521;width:3979;height:400" coordorigin="2608,-521" coordsize="3979,400" path="m2728,-170l2708,-169,2703,-168,2728,-168,2728,-170e" filled="t" fillcolor="#000000" stroked="f">
                <v:path arrowok="t"/>
                <v:fill/>
              </v:shape>
              <v:shape style="position:absolute;left:2608;top:-521;width:3979;height:400" coordorigin="2608,-521" coordsize="3979,400" path="m6581,-521l6575,-520,2727,-190,2728,-170,6577,-500,6583,-501,6587,-506,6586,-511,6586,-517,6581,-521e" filled="t" fillcolor="#000000" stroked="f">
                <v:path arrowok="t"/>
                <v:fill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use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rol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ove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3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.</w:t>
      </w:r>
    </w:p>
    <w:p>
      <w:pPr>
        <w:spacing w:before="34" w:after="0" w:line="360" w:lineRule="auto"/>
        <w:ind w:right="73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First,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cks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2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ght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ow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key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1"/>
          <w:w w:val="100"/>
          <w:b/>
          <w:bCs/>
          <w:i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ing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press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d.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s,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ound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fac-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ing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ri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ht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rect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(90°)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him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3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ps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ght.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how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ver,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3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into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z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(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</w:rPr>
        <w:t>hing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</w:rPr>
        <w:t>aze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6633CC"/>
          <w:spacing w:val="0"/>
          <w:w w:val="100"/>
        </w:rPr>
        <w:t>colo</w:t>
      </w:r>
      <w:r>
        <w:rPr>
          <w:rFonts w:ascii="Times New Roman" w:hAnsi="Times New Roman" w:cs="Times New Roman" w:eastAsia="Times New Roman"/>
          <w:sz w:val="20"/>
          <w:szCs w:val="20"/>
          <w:color w:val="6633CC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ushes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away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aze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wall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opposi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irec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cannot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ugh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ze.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statem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nts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king</w:t>
      </w:r>
    </w:p>
    <w:p>
      <w:pPr>
        <w:spacing w:before="2" w:after="0" w:line="360" w:lineRule="auto"/>
        <w:ind w:right="243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Man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hou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ove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left,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dir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aze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wall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whi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case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om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oop</w:t>
      </w:r>
      <w:r>
        <w:rPr>
          <w:rFonts w:ascii="Times New Roman" w:hAnsi="Times New Roman" w:cs="Times New Roman" w:eastAsia="Times New Roman"/>
          <w:sz w:val="20"/>
          <w:szCs w:val="20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hing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edge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ply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bou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scre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ont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ol-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throu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use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fo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ever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3" w:after="0" w:line="360" w:lineRule="auto"/>
        <w:ind w:right="65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blo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</w:rPr>
        <w:t>k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uch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on-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sive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k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ey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sses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ough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</w:p>
    <w:p>
      <w:pPr>
        <w:jc w:val="left"/>
        <w:spacing w:after="0"/>
        <w:sectPr>
          <w:type w:val="continuous"/>
          <w:pgSz w:w="12240" w:h="15840"/>
          <w:pgMar w:top="1440" w:bottom="280" w:left="1380" w:right="1400"/>
          <w:cols w:num="2" w:equalWidth="0">
            <w:col w:w="2960" w:space="2250"/>
            <w:col w:w="4250"/>
          </w:cols>
        </w:sectPr>
      </w:pPr>
      <w:rPr/>
    </w:p>
    <w:p>
      <w:pPr>
        <w:spacing w:before="83" w:after="0" w:line="240" w:lineRule="auto"/>
        <w:ind w:left="118" w:right="-7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an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An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  <w:b/>
          <w:bCs/>
          <w:u w:val="thick" w:color="0000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at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  <w:b/>
          <w:bCs/>
          <w:u w:val="thick" w:color="0000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cr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pt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4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360" w:lineRule="auto"/>
        <w:ind w:right="52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71.998001pt;margin-top:4.185918pt;width:243.962pt;height:320.32pt;mso-position-horizontal-relative:page;mso-position-vertical-relative:paragraph;z-index:-489" coordorigin="1440,84" coordsize="4879,6406">
            <v:shape style="position:absolute;left:1440;top:84;width:3652;height:6406" type="#_x0000_t75">
              <v:imagedata r:id="rId16" o:title=""/>
            </v:shape>
            <v:group style="position:absolute;left:3912;top:1274;width:1202;height:1939" coordorigin="3912,1274" coordsize="1202,1939">
              <v:shape style="position:absolute;left:3912;top:1274;width:1202;height:1939" coordorigin="3912,1274" coordsize="1202,1939" path="m3983,1371l3966,1382,5094,3207,5097,3212,5103,3213,5108,3211,5112,3208,5114,3201,5111,3197,3983,1371e" filled="t" fillcolor="#000000" stroked="f">
                <v:path arrowok="t"/>
                <v:fill/>
              </v:shape>
              <v:shape style="position:absolute;left:3912;top:1274;width:1202;height:1939" coordorigin="3912,1274" coordsize="1202,1939" path="m3912,1274l3924,1408,3966,1382,3956,1365,3953,1360,3954,1354,3959,1351,3964,1348,4021,1348,4026,1345,3912,1274e" filled="t" fillcolor="#000000" stroked="f">
                <v:path arrowok="t"/>
                <v:fill/>
              </v:shape>
              <v:shape style="position:absolute;left:3912;top:1274;width:1202;height:1939" coordorigin="3912,1274" coordsize="1202,1939" path="m3964,1348l3959,1351,3954,1354,3953,1360,3956,1365,3966,1382,3983,1371,3973,1354,3970,1350,3964,1348e" filled="t" fillcolor="#000000" stroked="f">
                <v:path arrowok="t"/>
                <v:fill/>
              </v:shape>
              <v:shape style="position:absolute;left:3912;top:1274;width:1202;height:1939" coordorigin="3912,1274" coordsize="1202,1939" path="m4021,1348l3964,1348,3970,1350,3973,1354,3983,1371,4021,1348e" filled="t" fillcolor="#000000" stroked="f">
                <v:path arrowok="t"/>
                <v:fill/>
              </v:shape>
            </v:group>
            <v:group style="position:absolute;left:4602;top:3704;width:1707;height:120" coordorigin="4602,3704" coordsize="1707,120">
              <v:shape style="position:absolute;left:4602;top:3704;width:1707;height:120" coordorigin="4602,3704" coordsize="1707,120" path="m4723,3704l4602,3762,4721,3824,4722,3774,4702,3774,4696,3774,4692,3769,4692,3762,4692,3758,4697,3754,4722,3754,4723,3704e" filled="t" fillcolor="#000000" stroked="f">
                <v:path arrowok="t"/>
                <v:fill/>
              </v:shape>
              <v:shape style="position:absolute;left:4602;top:3704;width:1707;height:120" coordorigin="4602,3704" coordsize="1707,120" path="m4722,3754l4722,3774,6299,3796,6304,3796,6309,3791,6309,3780,6305,3776,6299,3776,4722,3754e" filled="t" fillcolor="#000000" stroked="f">
                <v:path arrowok="t"/>
                <v:fill/>
              </v:shape>
              <v:shape style="position:absolute;left:4602;top:3704;width:1707;height:120" coordorigin="4602,3704" coordsize="1707,120" path="m4697,3754l4692,3758,4692,3762,4692,3769,4696,3774,4702,3774,4722,3774,4722,3754,4702,3754,4697,3754e" filled="t" fillcolor="#000000" stroked="f">
                <v:path arrowok="t"/>
                <v:fill/>
              </v:shape>
              <v:shape style="position:absolute;left:4602;top:3704;width:1707;height:120" coordorigin="4602,3704" coordsize="1707,120" path="m4722,3754l4697,3754,4702,3754,4722,3754,4722,3754e" filled="t" fillcolor="#000000" stroked="f">
                <v:path arrowok="t"/>
                <v:fill/>
              </v:shape>
            </v:group>
            <v:group style="position:absolute;left:3458;top:4245;width:1655;height:385" coordorigin="3458,4245" coordsize="1655,385">
              <v:shape style="position:absolute;left:3458;top:4245;width:1655;height:385" coordorigin="3458,4245" coordsize="1655,385" path="m3578,4294l3574,4313,5100,4629,5106,4630,5111,4627,5112,4621,5113,4616,5110,4611,5104,4610,3578,4294e" filled="t" fillcolor="#000000" stroked="f">
                <v:path arrowok="t"/>
                <v:fill/>
              </v:shape>
              <v:shape style="position:absolute;left:3458;top:4245;width:1655;height:385" coordorigin="3458,4245" coordsize="1655,385" path="m3588,4245l3458,4279,3564,4362,3574,4313,3554,4309,3549,4308,3545,4303,3546,4297,3547,4292,3553,4289,3579,4289,3588,4245e" filled="t" fillcolor="#000000" stroked="f">
                <v:path arrowok="t"/>
                <v:fill/>
              </v:shape>
              <v:shape style="position:absolute;left:3458;top:4245;width:1655;height:385" coordorigin="3458,4245" coordsize="1655,385" path="m3553,4289l3547,4292,3546,4297,3545,4303,3549,4308,3554,4309,3574,4313,3578,4294,3558,4290,3553,4289e" filled="t" fillcolor="#000000" stroked="f">
                <v:path arrowok="t"/>
                <v:fill/>
              </v:shape>
              <v:shape style="position:absolute;left:3458;top:4245;width:1655;height:385" coordorigin="3458,4245" coordsize="1655,385" path="m3579,4289l3553,4289,3558,4290,3578,4294,3579,4289e" filled="t" fillcolor="#000000" stroked="f">
                <v:path arrowok="t"/>
                <v:fill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3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ion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ke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arate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loop.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purpos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s.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First,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akes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our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spri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(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j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can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now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ade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stu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ations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hangi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interac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ivi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reate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3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ult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ple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cha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q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kly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nd,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ation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ade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smoo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wait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“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urn”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spr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contr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When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gr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en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fl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ked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or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ver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op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oll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enter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irst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loop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sw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hes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1"/>
          <w:w w:val="100"/>
          <w:b/>
          <w:bCs/>
          <w:i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en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our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costumes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1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se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ween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crea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lusi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'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ope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osi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ottom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checks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</w:rPr>
        <w:t>see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direc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gr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ater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an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1"/>
          <w:w w:val="100"/>
          <w:b/>
          <w:bCs/>
          <w:i/>
        </w:rPr>
        <w:t>9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0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'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2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ond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set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stumes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(the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ps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2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de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2"/>
          <w:w w:val="100"/>
          <w:b/>
          <w:bCs/>
          <w:i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Ma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)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loops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hrou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hese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(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peats)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</w:rPr>
        <w:t>grea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</w:rPr>
        <w:t>er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3" w:after="0" w:line="360" w:lineRule="auto"/>
        <w:ind w:right="176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1"/>
          <w:w w:val="100"/>
        </w:rPr>
        <w:t>9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</w:rPr>
        <w:t>0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49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  <w:t>Le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  <w:u w:val="thick" w:color="0000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  <w:t>'s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4"/>
          <w:w w:val="100"/>
          <w:b/>
          <w:bCs/>
          <w:i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4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  <w:u w:val="thick" w:color="0000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  <w:u w:val="thick" w:color="0000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  <w:t>k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4"/>
          <w:w w:val="100"/>
          <w:b/>
          <w:bCs/>
          <w:i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4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  <w:t>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4"/>
          <w:w w:val="100"/>
          <w:b/>
          <w:bCs/>
          <w:i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4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  <w:u w:val="thick" w:color="0000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  <w:t>ow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4"/>
          <w:w w:val="100"/>
          <w:b/>
          <w:bCs/>
          <w:i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4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  <w:t>this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4"/>
          <w:w w:val="100"/>
          <w:b/>
          <w:bCs/>
          <w:i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4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  <w:b/>
          <w:bCs/>
          <w:i/>
          <w:u w:val="thick" w:color="0000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  <w:t>orks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5"/>
          <w:w w:val="100"/>
          <w:b/>
          <w:bCs/>
          <w:i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5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4"/>
          <w:w w:val="100"/>
          <w:b/>
          <w:bCs/>
          <w:i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4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  <w:t>bit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5"/>
          <w:w w:val="100"/>
          <w:b/>
          <w:bCs/>
          <w:i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5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  <w:t>fur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  <w:u w:val="thick" w:color="0000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  <w:u w:val="thick" w:color="0000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4"/>
          <w:w w:val="100"/>
          <w:b/>
          <w:bCs/>
          <w:i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4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  <w:t>usi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  <w:u w:val="thick" w:color="0000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4"/>
          <w:w w:val="100"/>
          <w:b/>
          <w:bCs/>
          <w:i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4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4"/>
          <w:w w:val="100"/>
          <w:b/>
          <w:bCs/>
          <w:i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4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  <w:t>li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  <w:u w:val="thick" w:color="0000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  <w:u w:val="thick" w:color="0000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4"/>
          <w:w w:val="100"/>
          <w:b/>
          <w:bCs/>
          <w:i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4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  <w:b/>
          <w:bCs/>
          <w:i/>
          <w:u w:val="thick" w:color="0000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5"/>
          <w:w w:val="100"/>
          <w:b/>
          <w:bCs/>
          <w:i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65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  <w:t>ma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  <w:t>th.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ratch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sees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direct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betwe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osi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ive</w:t>
      </w:r>
    </w:p>
    <w:p>
      <w:pPr>
        <w:spacing w:before="2" w:after="0" w:line="360" w:lineRule="auto"/>
        <w:ind w:right="343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180°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180°.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0°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hile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om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sprite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180°.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ro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posi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ive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otat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</w:t>
      </w:r>
    </w:p>
    <w:p>
      <w:pPr>
        <w:spacing w:before="3" w:after="0" w:line="226" w:lineRule="exact"/>
        <w:ind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position w:val="-1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aract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position w:val="-1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otat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ft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position w:val="-1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gative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position w:val="-1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position w:val="-1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position w:val="-1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on.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Earl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position w:val="-1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er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position w:val="-1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  <w:position w:val="-1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position w:val="-1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o-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0"/>
        </w:rPr>
      </w:r>
    </w:p>
    <w:p>
      <w:pPr>
        <w:jc w:val="left"/>
        <w:spacing w:after="0"/>
        <w:sectPr>
          <w:pgMar w:header="0" w:footer="0" w:top="1420" w:bottom="280" w:left="1380" w:right="1400"/>
          <w:headerReference w:type="default" r:id="rId15"/>
          <w:pgSz w:w="12240" w:h="15840"/>
          <w:cols w:num="2" w:equalWidth="0">
            <w:col w:w="2341" w:space="1429"/>
            <w:col w:w="5690"/>
          </w:cols>
        </w:sectPr>
      </w:pPr>
      <w:rPr/>
    </w:p>
    <w:p>
      <w:pPr>
        <w:spacing w:before="1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59" w:lineRule="auto"/>
        <w:ind w:left="118" w:right="193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am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'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ound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scre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rrow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key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rrow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key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ssed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'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otat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0°.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row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key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9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0°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row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key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rota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180°.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k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pres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rota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</w:p>
    <w:p>
      <w:pPr>
        <w:spacing w:before="5" w:after="0" w:line="360" w:lineRule="auto"/>
        <w:ind w:left="118" w:right="49"/>
        <w:jc w:val="both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9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0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°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su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rned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upside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racter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90°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own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ostu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ro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ound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now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face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correct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rect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3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(for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ost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art)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ks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orr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ght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delay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oop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ation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loop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us-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ook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ps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ond.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dif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ult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am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around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vi-</w:t>
      </w:r>
    </w:p>
    <w:p>
      <w:pPr>
        <w:spacing w:before="5" w:after="0" w:line="226" w:lineRule="exact"/>
        <w:ind w:left="118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ron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  <w:position w:val="-1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-1"/>
        </w:rPr>
        <w:t>ent.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position w:val="0"/>
        </w:rPr>
      </w:r>
    </w:p>
    <w:p>
      <w:pPr>
        <w:spacing w:before="2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3974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71.998001pt;margin-top:.298931pt;width:382.582pt;height:204.75pt;mso-position-horizontal-relative:page;mso-position-vertical-relative:paragraph;z-index:-488" coordorigin="1440,6" coordsize="7652,4095">
            <v:shape style="position:absolute;left:1440;top:6;width:3855;height:4095" type="#_x0000_t75">
              <v:imagedata r:id="rId17" o:title=""/>
            </v:shape>
            <v:group style="position:absolute;left:4592;top:460;width:2336;height:1315" coordorigin="4592,460" coordsize="2336,1315">
              <v:shape style="position:absolute;left:4592;top:460;width:2336;height:1315" coordorigin="4592,460" coordsize="2336,1315" path="m4702,510l4692,527,6912,1772,6916,1775,6923,1773,6925,1768,6928,1764,6926,1758,6921,1755,4702,510e" filled="t" fillcolor="#000000" stroked="f">
                <v:path arrowok="t"/>
                <v:fill/>
              </v:shape>
              <v:shape style="position:absolute;left:4592;top:460;width:2336;height:1315" coordorigin="4592,460" coordsize="2336,1315" path="m4592,460l4667,571,4692,527,4674,517,4670,515,4668,508,4671,504,4673,499,4679,497,4709,497,4726,466,4592,460e" filled="t" fillcolor="#000000" stroked="f">
                <v:path arrowok="t"/>
                <v:fill/>
              </v:shape>
              <v:shape style="position:absolute;left:4592;top:460;width:2336;height:1315" coordorigin="4592,460" coordsize="2336,1315" path="m4679,497l4673,499,4671,504,4668,508,4670,515,4674,517,4692,527,4702,510,4684,500,4679,497e" filled="t" fillcolor="#000000" stroked="f">
                <v:path arrowok="t"/>
                <v:fill/>
              </v:shape>
              <v:shape style="position:absolute;left:4592;top:460;width:2336;height:1315" coordorigin="4592,460" coordsize="2336,1315" path="m4709,497l4679,497,4684,500,4702,510,4709,497e" filled="t" fillcolor="#000000" stroked="f">
                <v:path arrowok="t"/>
                <v:fill/>
              </v:shape>
            </v:group>
            <v:group style="position:absolute;left:2268;top:793;width:3130;height:1379" coordorigin="2268,793" coordsize="3130,1379">
              <v:shape style="position:absolute;left:2268;top:793;width:3130;height:1379" coordorigin="2268,793" coordsize="3130,1379" path="m2382,838l2374,857,5387,2172,5393,2169,5397,2159,5395,2153,2382,838e" filled="t" fillcolor="#000000" stroked="f">
                <v:path arrowok="t"/>
                <v:fill/>
              </v:shape>
              <v:shape style="position:absolute;left:2268;top:793;width:3130;height:1379" coordorigin="2268,793" coordsize="3130,1379" path="m2402,793l2268,800,2354,903,2374,857,2355,849,2350,847,2348,841,2350,836,2352,831,2358,828,2386,828,2402,793e" filled="t" fillcolor="#000000" stroked="f">
                <v:path arrowok="t"/>
                <v:fill/>
              </v:shape>
              <v:shape style="position:absolute;left:2268;top:793;width:3130;height:1379" coordorigin="2268,793" coordsize="3130,1379" path="m2358,828l2352,831,2350,836,2348,841,2350,847,2355,849,2374,857,2382,838,2363,831,2358,828e" filled="t" fillcolor="#000000" stroked="f">
                <v:path arrowok="t"/>
                <v:fill/>
              </v:shape>
              <v:shape style="position:absolute;left:2268;top:793;width:3130;height:1379" coordorigin="2268,793" coordsize="3130,1379" path="m2386,828l2358,828,2363,831,2382,838,2386,828e" filled="t" fillcolor="#000000" stroked="f">
                <v:path arrowok="t"/>
                <v:fill/>
              </v:shape>
            </v:group>
            <v:group style="position:absolute;left:5102;top:1140;width:1202;height:1032" coordorigin="5102,1140" coordsize="1202,1032">
              <v:shape style="position:absolute;left:5102;top:1140;width:1202;height:1032" coordorigin="5102,1140" coordsize="1202,1032" path="m5200,1210l5187,1225,6291,2172,6297,2171,6300,2167,6304,2163,6304,2156,5200,1210e" filled="t" fillcolor="#000000" stroked="f">
                <v:path arrowok="t"/>
                <v:fill/>
              </v:shape>
              <v:shape style="position:absolute;left:5102;top:1140;width:1202;height:1032" coordorigin="5102,1140" coordsize="1202,1032" path="m5102,1140l5154,1264,5187,1225,5168,1209,5167,1203,5174,1194,5181,1194,5214,1194,5232,1172,5102,1140e" filled="t" fillcolor="#000000" stroked="f">
                <v:path arrowok="t"/>
                <v:fill/>
              </v:shape>
              <v:shape style="position:absolute;left:5102;top:1140;width:1202;height:1032" coordorigin="5102,1140" coordsize="1202,1032" path="m5181,1194l5174,1194,5167,1203,5168,1209,5187,1225,5200,1210,5181,1194e" filled="t" fillcolor="#000000" stroked="f">
                <v:path arrowok="t"/>
                <v:fill/>
              </v:shape>
              <v:shape style="position:absolute;left:5102;top:1140;width:1202;height:1032" coordorigin="5102,1140" coordsize="1202,1032" path="m5214,1194l5181,1194,5200,1210,5214,1194e" filled="t" fillcolor="#000000" stroked="f">
                <v:path arrowok="t"/>
                <v:fill/>
              </v:shape>
            </v:group>
            <v:group style="position:absolute;left:4932;top:1622;width:975;height:862" coordorigin="4932,1622" coordsize="975,862">
              <v:shape style="position:absolute;left:4932;top:1622;width:975;height:862" coordorigin="4932,1622" coordsize="975,862" path="m5029,1694l5016,1709,5889,2480,5894,2483,5900,2483,5904,2479,5907,2475,5907,2468,5903,2465,5029,1694e" filled="t" fillcolor="#000000" stroked="f">
                <v:path arrowok="t"/>
                <v:fill/>
              </v:shape>
              <v:shape style="position:absolute;left:4932;top:1622;width:975;height:862" coordorigin="4932,1622" coordsize="975,862" path="m4932,1622l4983,1746,5016,1709,5001,1695,4996,1692,4996,1686,5000,1681,5003,1677,5010,1677,5044,1677,5062,1656,4932,1622e" filled="t" fillcolor="#000000" stroked="f">
                <v:path arrowok="t"/>
                <v:fill/>
              </v:shape>
              <v:shape style="position:absolute;left:4932;top:1622;width:975;height:862" coordorigin="4932,1622" coordsize="975,862" path="m5010,1677l5003,1677,5000,1681,4996,1686,4996,1692,5001,1695,5016,1709,5029,1694,5014,1680,5010,1677e" filled="t" fillcolor="#000000" stroked="f">
                <v:path arrowok="t"/>
                <v:fill/>
              </v:shape>
              <v:shape style="position:absolute;left:4932;top:1622;width:975;height:862" coordorigin="4932,1622" coordsize="975,862" path="m5044,1677l5010,1677,5014,1680,5029,1694,5044,1677e" filled="t" fillcolor="#000000" stroked="f">
                <v:path arrowok="t"/>
                <v:fill/>
              </v:shape>
            </v:group>
            <v:group style="position:absolute;left:4054;top:1841;width:4745;height:954" coordorigin="4054,1841" coordsize="4745,954">
              <v:shape style="position:absolute;left:4054;top:1841;width:4745;height:954" coordorigin="4054,1841" coordsize="4745,954" path="m4173,1890l4169,1909,8791,2795,8796,2791,8798,2780,8795,2775,4173,1890e" filled="t" fillcolor="#000000" stroked="f">
                <v:path arrowok="t"/>
                <v:fill/>
              </v:shape>
              <v:shape style="position:absolute;left:4054;top:1841;width:4745;height:954" coordorigin="4054,1841" coordsize="4745,954" path="m4183,1841l4054,1877,4160,1958,4169,1909,4144,1905,4141,1899,4142,1894,4143,1888,4148,1885,4174,1885,4183,1841e" filled="t" fillcolor="#000000" stroked="f">
                <v:path arrowok="t"/>
                <v:fill/>
              </v:shape>
              <v:shape style="position:absolute;left:4054;top:1841;width:4745;height:954" coordorigin="4054,1841" coordsize="4745,954" path="m4148,1885l4143,1888,4142,1894,4141,1899,4144,1905,4169,1909,4173,1890,4154,1886,4148,1885e" filled="t" fillcolor="#000000" stroked="f">
                <v:path arrowok="t"/>
                <v:fill/>
              </v:shape>
              <v:shape style="position:absolute;left:4054;top:1841;width:4745;height:954" coordorigin="4054,1841" coordsize="4745,954" path="m4174,1885l4148,1885,4154,1886,4173,1890,4174,1885e" filled="t" fillcolor="#000000" stroked="f">
                <v:path arrowok="t"/>
                <v:fill/>
              </v:shape>
            </v:group>
            <v:group style="position:absolute;left:2835;top:2292;width:6247;height:1127" coordorigin="2835,2292" coordsize="6247,1127">
              <v:shape style="position:absolute;left:2835;top:2292;width:6247;height:1127" coordorigin="2835,2292" coordsize="6247,1127" path="m2955,2341l2951,2361,9075,3418,9080,3415,9081,3409,9082,3404,9078,3399,2955,2341e" filled="t" fillcolor="#000000" stroked="f">
                <v:path arrowok="t"/>
                <v:fill/>
              </v:shape>
              <v:shape style="position:absolute;left:2835;top:2292;width:6247;height:1127" coordorigin="2835,2292" coordsize="6247,1127" path="m2963,2292l2835,2330,2943,2410,2951,2361,2931,2357,2926,2356,2922,2351,2923,2346,2924,2340,2929,2337,2955,2337,2963,2292e" filled="t" fillcolor="#000000" stroked="f">
                <v:path arrowok="t"/>
                <v:fill/>
              </v:shape>
              <v:shape style="position:absolute;left:2835;top:2292;width:6247;height:1127" coordorigin="2835,2292" coordsize="6247,1127" path="m2929,2337l2924,2340,2923,2346,2922,2351,2926,2356,2931,2357,2951,2361,2955,2341,2935,2338,2929,2337e" filled="t" fillcolor="#000000" stroked="f">
                <v:path arrowok="t"/>
                <v:fill/>
              </v:shape>
              <v:shape style="position:absolute;left:2835;top:2292;width:6247;height:1127" coordorigin="2835,2292" coordsize="6247,1127" path="m2955,2337l2929,2337,2935,2338,2955,2341,2955,2337e" filled="t" fillcolor="#000000" stroked="f">
                <v:path arrowok="t"/>
                <v:fill/>
              </v:shape>
            </v:group>
            <v:group style="position:absolute;left:3628;top:2663;width:2619;height:1152" coordorigin="3628,2663" coordsize="2619,1152">
              <v:shape style="position:absolute;left:3628;top:2663;width:2619;height:1152" coordorigin="3628,2663" coordsize="2619,1152" path="m3742,2709l3734,2728,6237,3816,6243,3813,6248,3803,6245,3797,3742,2709e" filled="t" fillcolor="#000000" stroked="f">
                <v:path arrowok="t"/>
                <v:fill/>
              </v:shape>
              <v:shape style="position:absolute;left:3628;top:2663;width:2619;height:1152" coordorigin="3628,2663" coordsize="2619,1152" path="m3762,2663l3628,2671,3714,2773,3734,2728,3711,2717,3709,2711,3713,2701,3719,2699,3747,2699,3762,2663e" filled="t" fillcolor="#000000" stroked="f">
                <v:path arrowok="t"/>
                <v:fill/>
              </v:shape>
              <v:shape style="position:absolute;left:3628;top:2663;width:2619;height:1152" coordorigin="3628,2663" coordsize="2619,1152" path="m3719,2699l3713,2701,3709,2711,3711,2717,3734,2728,3742,2709,3719,2699e" filled="t" fillcolor="#000000" stroked="f">
                <v:path arrowok="t"/>
                <v:fill/>
              </v:shape>
              <v:shape style="position:absolute;left:3628;top:2663;width:2619;height:1152" coordorigin="3628,2663" coordsize="2619,1152" path="m3747,2699l3719,2699,3742,2709,3747,2699e" filled="t" fillcolor="#000000" stroked="f">
                <v:path arrowok="t"/>
                <v:fill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20"/>
          <w:szCs w:val="2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an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at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1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(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1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ost)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Sc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ipt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60" w:lineRule="auto"/>
        <w:ind w:left="3974" w:right="132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also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cont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ript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hat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hap-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pens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ched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ost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act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ve.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ghosts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dcast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tou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him</w:t>
      </w:r>
      <w:r>
        <w:rPr>
          <w:rFonts w:ascii="Times New Roman" w:hAnsi="Times New Roman" w:cs="Times New Roman" w:eastAsia="Times New Roman"/>
          <w:sz w:val="20"/>
          <w:szCs w:val="20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not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ered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recei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essage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cal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“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are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Man”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cript.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hidden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pla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-1"/>
          <w:w w:val="100"/>
          <w:b/>
          <w:bCs/>
          <w:i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sou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-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how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ghost.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2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ves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are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greater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equal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2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2"/>
          <w:w w:val="100"/>
          <w:b/>
          <w:bCs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ree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eaning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been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kil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three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alrea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y)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sends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broad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ast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2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alled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game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over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hich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ook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)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case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ves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able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wait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2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onds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change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Li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by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eaning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one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ves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way)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swi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ches</w:t>
      </w:r>
    </w:p>
    <w:p>
      <w:pPr>
        <w:jc w:val="left"/>
        <w:spacing w:after="0"/>
        <w:sectPr>
          <w:type w:val="continuous"/>
          <w:pgSz w:w="12240" w:h="15840"/>
          <w:pgMar w:top="1440" w:bottom="280" w:left="1380" w:right="1400"/>
        </w:sectPr>
      </w:pPr>
      <w:rPr/>
    </w:p>
    <w:p>
      <w:pPr>
        <w:spacing w:before="80" w:after="0" w:line="359" w:lineRule="auto"/>
        <w:ind w:left="178" w:right="98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him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start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st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me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ces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him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ack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start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osi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ion,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points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him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2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orr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ct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1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ir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c-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ws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him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reen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nues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e.</w:t>
      </w:r>
    </w:p>
    <w:p>
      <w:pPr>
        <w:spacing w:before="2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3279" w:right="4784"/>
        <w:jc w:val="center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position:absolute;margin-left:71.998001pt;margin-top:-4.984075pt;width:156.8pt;height:187.09pt;mso-position-horizontal-relative:page;mso-position-vertical-relative:paragraph;z-index:-487" type="#_x0000_t75">
            <v:imagedata r:id="rId19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Point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ll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Scrip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60" w:lineRule="auto"/>
        <w:ind w:left="3314" w:right="213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oint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pill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script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2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can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nts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goes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scre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When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green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  <w:b/>
          <w:bCs/>
          <w:i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cl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cked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pill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sh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2"/>
          <w:w w:val="100"/>
          <w:b/>
          <w:bCs/>
          <w:i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scre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nters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forev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op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hecks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see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</w:rPr>
        <w:t>pill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touch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Ma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is,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plays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-1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oun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-1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,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anges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4" w:after="0" w:line="359" w:lineRule="auto"/>
        <w:ind w:left="3314" w:right="64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score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1"/>
          <w:w w:val="100"/>
          <w:b/>
          <w:bCs/>
          <w:i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one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ddi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2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pill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sto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ll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scr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pts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opping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scr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pts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peeds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ani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re.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yo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'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reat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ult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vel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you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ay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j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hide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point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pill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show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ve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scuss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furth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tutori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l.</w:t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7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3257" w:right="4751"/>
        <w:jc w:val="center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position:absolute;margin-left:71.998001pt;margin-top:1.435936pt;width:155.68pt;height:172.91pt;mso-position-horizontal-relative:page;mso-position-vertical-relative:paragraph;z-index:-486" type="#_x0000_t75">
            <v:imagedata r:id="rId20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Power</w:t>
      </w:r>
      <w:r>
        <w:rPr>
          <w:rFonts w:ascii="Times New Roman" w:hAnsi="Times New Roman" w:cs="Times New Roman" w:eastAsia="Times New Roman"/>
          <w:sz w:val="20"/>
          <w:szCs w:val="20"/>
          <w:spacing w:val="49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Up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 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Sc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u w:val="thick" w:color="000000"/>
        </w:rPr>
        <w:t>ip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59" w:lineRule="auto"/>
        <w:ind w:left="3292" w:right="163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script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ows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osts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once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has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pow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pil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</w:rPr>
        <w:t>flag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</w:rPr>
        <w:t>ked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power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wn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creen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nte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orever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op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ks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see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pill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ouch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ac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Man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is,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bro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dc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sts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  <w:b/>
          <w:bCs/>
          <w:i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ved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ghosts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2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des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has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been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2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pil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script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ding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Aga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you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'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ult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vel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you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ay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j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show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uss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ur-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l.</w:t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9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337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position:absolute;margin-left:71.998001pt;margin-top:-7.996068pt;width:159.610pt;height:187.09pt;mso-position-horizontal-relative:page;mso-position-vertical-relative:paragraph;z-index:-485" type="#_x0000_t75">
            <v:imagedata r:id="rId21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  <w:t>Ga</w:t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  <w:t>me</w:t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ver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 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cr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pt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60" w:lineRule="auto"/>
        <w:ind w:left="3370" w:right="13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script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way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lost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Create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ply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says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“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Ov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”.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green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  <w:b/>
          <w:bCs/>
          <w:i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cl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cked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hide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this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ri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spri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had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bro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dcast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essage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cal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“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Ove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”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when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3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ore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than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ree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ves.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sage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rece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ved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by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ame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ver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ri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recei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over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spri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front,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sto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ll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scr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pts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ogr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ends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flag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order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start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again.</w:t>
      </w:r>
    </w:p>
    <w:p>
      <w:pPr>
        <w:jc w:val="left"/>
        <w:spacing w:after="0"/>
        <w:sectPr>
          <w:pgMar w:header="0" w:footer="0" w:top="1420" w:bottom="280" w:left="1320" w:right="1400"/>
          <w:headerReference w:type="default" r:id="rId18"/>
          <w:pgSz w:w="12240" w:h="15840"/>
        </w:sectPr>
      </w:pPr>
      <w:rPr/>
    </w:p>
    <w:p>
      <w:pPr>
        <w:spacing w:before="77" w:after="0" w:line="240" w:lineRule="auto"/>
        <w:ind w:left="3017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71.25pt;margin-top:71.25pt;width:469.5pt;height:649.5pt;mso-position-horizontal-relative:page;mso-position-vertical-relative:page;z-index:-484" coordorigin="1425,1425" coordsize="9390,12990">
            <v:group style="position:absolute;left:1440;top:1440;width:9360;height:12960" coordorigin="1440,1440" coordsize="9360,12960">
              <v:shape style="position:absolute;left:1440;top:1440;width:9360;height:12960" coordorigin="1440,1440" coordsize="9360,12960" path="m1440,14400l10800,14400,10800,1440,1440,1440,1440,14400xe" filled="f" stroked="t" strokeweight="1.5pt" strokecolor="#33CCFF">
                <v:path arrowok="t"/>
              </v:shape>
              <v:shape style="position:absolute;left:1435;top:1444;width:3244;height:8029" type="#_x0000_t75">
                <v:imagedata r:id="rId23" o:title=""/>
              </v:shape>
              <v:shape style="position:absolute;left:1441;top:9450;width:4579;height:4951" type="#_x0000_t75">
                <v:imagedata r:id="rId24" o:title=""/>
              </v:shape>
            </v:group>
            <v:group style="position:absolute;left:3187;top:4927;width:3221;height:2164" coordorigin="3187,4927" coordsize="3221,2164">
              <v:shape style="position:absolute;left:3187;top:4927;width:3221;height:2164" coordorigin="3187,4927" coordsize="3221,2164" path="m3293,4986l3282,5003,6392,7088,6396,7091,6403,7090,6406,7086,6409,7081,6408,7075,6403,7072,3293,4986e" filled="t" fillcolor="#000000" stroked="f">
                <v:path arrowok="t"/>
                <v:fill/>
              </v:shape>
              <v:shape style="position:absolute;left:3187;top:4927;width:3221;height:2164" coordorigin="3187,4927" coordsize="3221,2164" path="m3187,4927l3254,5044,3282,5003,3265,4991,3260,4988,3259,4982,3265,4973,3271,4972,3302,4972,3321,4944,3187,4927e" filled="t" fillcolor="#000000" stroked="f">
                <v:path arrowok="t"/>
                <v:fill/>
              </v:shape>
              <v:shape style="position:absolute;left:3187;top:4927;width:3221;height:2164" coordorigin="3187,4927" coordsize="3221,2164" path="m3271,4972l3265,4973,3259,4982,3260,4988,3265,4991,3282,5003,3293,4986,3276,4975,3271,4972e" filled="t" fillcolor="#000000" stroked="f">
                <v:path arrowok="t"/>
                <v:fill/>
              </v:shape>
              <v:shape style="position:absolute;left:3187;top:4927;width:3221;height:2164" coordorigin="3187,4927" coordsize="3221,2164" path="m3302,4972l3271,4972,3276,4975,3293,4986,3302,4972e" filled="t" fillcolor="#000000" stroked="f">
                <v:path arrowok="t"/>
                <v:fill/>
              </v:shape>
            </v:group>
            <v:group style="position:absolute;left:3405;top:5225;width:5359;height:1881" coordorigin="3405,5225" coordsize="5359,1881">
              <v:shape style="position:absolute;left:3405;top:5225;width:5359;height:1881" coordorigin="3405,5225" coordsize="5359,1881" path="m3522,5272l3515,5291,8754,7106,8760,7103,8764,7093,8761,7087,3522,5272e" filled="t" fillcolor="#000000" stroked="f">
                <v:path arrowok="t"/>
                <v:fill/>
              </v:shape>
              <v:shape style="position:absolute;left:3405;top:5225;width:5359;height:1881" coordorigin="3405,5225" coordsize="5359,1881" path="m3538,5225l3405,5242,3499,5338,3515,5291,3491,5283,3488,5277,3490,5272,3492,5267,3498,5264,3525,5264,3538,5225e" filled="t" fillcolor="#000000" stroked="f">
                <v:path arrowok="t"/>
                <v:fill/>
              </v:shape>
              <v:shape style="position:absolute;left:3405;top:5225;width:5359;height:1881" coordorigin="3405,5225" coordsize="5359,1881" path="m3498,5264l3492,5267,3490,5272,3488,5277,3491,5283,3515,5291,3522,5272,3498,5264e" filled="t" fillcolor="#000000" stroked="f">
                <v:path arrowok="t"/>
                <v:fill/>
              </v:shape>
              <v:shape style="position:absolute;left:3405;top:5225;width:5359;height:1881" coordorigin="3405,5225" coordsize="5359,1881" path="m3525,5264l3498,5264,3522,5272,3525,5264e" filled="t" fillcolor="#000000" stroked="f">
                <v:path arrowok="t"/>
                <v:fill/>
              </v:shape>
            </v:group>
            <v:group style="position:absolute;left:3180;top:5902;width:2824;height:1849" coordorigin="3180,5902" coordsize="2824,1849">
              <v:shape style="position:absolute;left:3180;top:5902;width:2824;height:1849" coordorigin="3180,5902" coordsize="2824,1849" path="m3286,5960l3275,5977,5992,7751,5998,7750,6004,7741,6003,7735,3286,5960e" filled="t" fillcolor="#000000" stroked="f">
                <v:path arrowok="t"/>
                <v:fill/>
              </v:shape>
              <v:shape style="position:absolute;left:3180;top:5902;width:2824;height:1849" coordorigin="3180,5902" coordsize="2824,1849" path="m3180,5902l3248,6018,3275,5977,3258,5966,3254,5962,3252,5956,3255,5952,3258,5947,3265,5946,3295,5946,3313,5918,3180,5902e" filled="t" fillcolor="#000000" stroked="f">
                <v:path arrowok="t"/>
                <v:fill/>
              </v:shape>
              <v:shape style="position:absolute;left:3180;top:5902;width:2824;height:1849" coordorigin="3180,5902" coordsize="2824,1849" path="m3265,5946l3258,5947,3255,5952,3252,5956,3254,5962,3258,5966,3275,5977,3286,5960,3265,5946e" filled="t" fillcolor="#000000" stroked="f">
                <v:path arrowok="t"/>
                <v:fill/>
              </v:shape>
              <v:shape style="position:absolute;left:3180;top:5902;width:2824;height:1849" coordorigin="3180,5902" coordsize="2824,1849" path="m3295,5946l3265,5946,3286,5960,3295,5946e" filled="t" fillcolor="#000000" stroked="f">
                <v:path arrowok="t"/>
                <v:fill/>
              </v:shape>
            </v:group>
            <v:group style="position:absolute;left:3157;top:6856;width:2869;height:918" coordorigin="3157,6856" coordsize="2869,918">
              <v:shape style="position:absolute;left:3157;top:6856;width:2869;height:918" coordorigin="3157,6856" coordsize="2869,918" path="m3275,6903l3269,6923,6017,7774,6023,7771,6025,7765,6026,7760,6023,7755,3275,6903e" filled="t" fillcolor="#000000" stroked="f">
                <v:path arrowok="t"/>
                <v:fill/>
              </v:shape>
              <v:shape style="position:absolute;left:3157;top:6856;width:2869;height:918" coordorigin="3157,6856" coordsize="2869,918" path="m3290,6856l3157,6877,3254,6970,3269,6923,3245,6915,3242,6909,3243,6904,3245,6899,3251,6896,3277,6896,3290,6856e" filled="t" fillcolor="#000000" stroked="f">
                <v:path arrowok="t"/>
                <v:fill/>
              </v:shape>
              <v:shape style="position:absolute;left:3157;top:6856;width:2869;height:918" coordorigin="3157,6856" coordsize="2869,918" path="m3251,6896l3245,6899,3243,6904,3242,6909,3245,6915,3269,6923,3275,6903,3256,6897,3251,6896e" filled="t" fillcolor="#000000" stroked="f">
                <v:path arrowok="t"/>
                <v:fill/>
              </v:shape>
              <v:shape style="position:absolute;left:3157;top:6856;width:2869;height:918" coordorigin="3157,6856" coordsize="2869,918" path="m3277,6896l3251,6896,3256,6897,3275,6903,3277,6896e" filled="t" fillcolor="#000000" stroked="f">
                <v:path arrowok="t"/>
                <v:fill/>
              </v:shape>
            </v:group>
            <v:group style="position:absolute;left:3202;top:7761;width:2830;height:120" coordorigin="3202,7761" coordsize="2830,120">
              <v:shape style="position:absolute;left:3202;top:7761;width:2830;height:120" coordorigin="3202,7761" coordsize="2830,120" path="m3321,7761l3202,7822,3323,7881,3323,7831,3297,7831,3293,7827,3292,7815,3297,7811,3302,7811,3322,7810,3321,7761e" filled="t" fillcolor="#000000" stroked="f">
                <v:path arrowok="t"/>
                <v:fill/>
              </v:shape>
              <v:shape style="position:absolute;left:3202;top:7761;width:2830;height:120" coordorigin="3202,7761" coordsize="2830,120" path="m3322,7810l3302,7811,3297,7811,3292,7815,3293,7827,3297,7831,3303,7831,3323,7830,3322,7810e" filled="t" fillcolor="#000000" stroked="f">
                <v:path arrowok="t"/>
                <v:fill/>
              </v:shape>
              <v:shape style="position:absolute;left:3202;top:7761;width:2830;height:120" coordorigin="3202,7761" coordsize="2830,120" path="m3323,7830l3303,7831,3297,7831,3323,7831,3323,7830e" filled="t" fillcolor="#000000" stroked="f">
                <v:path arrowok="t"/>
                <v:fill/>
              </v:shape>
              <v:shape style="position:absolute;left:3202;top:7761;width:2830;height:120" coordorigin="3202,7761" coordsize="2830,120" path="m6028,7767l6022,7767,3322,7810,3323,7830,6023,7787,6028,7787,6033,7783,6032,7772,6028,7767e" filled="t" fillcolor="#000000" stroked="f">
                <v:path arrowok="t"/>
                <v:fill/>
              </v:shape>
            </v:group>
            <v:group style="position:absolute;left:3360;top:8701;width:5080;height:121" coordorigin="3360,8701" coordsize="5080,121">
              <v:shape style="position:absolute;left:3360;top:8701;width:5080;height:121" coordorigin="3360,8701" coordsize="5080,121" path="m3480,8751l3480,8771,8430,8822,8435,8823,8440,8818,8440,8807,8436,8803,8430,8802,3480,8751e" filled="t" fillcolor="#000000" stroked="f">
                <v:path arrowok="t"/>
                <v:fill/>
              </v:shape>
              <v:shape style="position:absolute;left:3360;top:8701;width:5080;height:121" coordorigin="3360,8701" coordsize="5080,121" path="m3481,8701l3360,8760,3479,8821,3480,8771,3460,8771,3454,8771,3450,8766,3450,8755,3455,8751,3480,8751,3481,8701e" filled="t" fillcolor="#000000" stroked="f">
                <v:path arrowok="t"/>
                <v:fill/>
              </v:shape>
              <v:shape style="position:absolute;left:3360;top:8701;width:5080;height:121" coordorigin="3360,8701" coordsize="5080,121" path="m3460,8751l3455,8751,3450,8755,3450,8766,3454,8771,3460,8771,3480,8771,3480,8751,3460,8751e" filled="t" fillcolor="#000000" stroked="f">
                <v:path arrowok="t"/>
                <v:fill/>
              </v:shape>
              <v:shape style="position:absolute;left:3360;top:8701;width:5080;height:121" coordorigin="3360,8701" coordsize="5080,121" path="m3480,8751l3460,8751,3480,8751,3480,8751e" filled="t" fillcolor="#000000" stroked="f">
                <v:path arrowok="t"/>
                <v:fill/>
              </v:shape>
            </v:group>
            <v:group style="position:absolute;left:3412;top:8937;width:6543;height:777" coordorigin="3412,8937" coordsize="6543,777">
              <v:shape style="position:absolute;left:3412;top:8937;width:6543;height:777" coordorigin="3412,8937" coordsize="6543,777" path="m3525,9595l3412,9667,3538,9714,3533,9667,3507,9667,3503,9663,3502,9658,3501,9652,3505,9647,3531,9644,3525,9595e" filled="t" fillcolor="#000000" stroked="f">
                <v:path arrowok="t"/>
                <v:fill/>
              </v:shape>
              <v:shape style="position:absolute;left:3412;top:8937;width:6543;height:777" coordorigin="3412,8937" coordsize="6543,777" path="m3531,9644l3505,9647,3501,9652,3502,9658,3503,9663,3507,9667,3533,9664,3531,9644e" filled="t" fillcolor="#000000" stroked="f">
                <v:path arrowok="t"/>
                <v:fill/>
              </v:shape>
              <v:shape style="position:absolute;left:3412;top:8937;width:6543;height:777" coordorigin="3412,8937" coordsize="6543,777" path="m3533,9664l3507,9667,3533,9667,3533,9664e" filled="t" fillcolor="#000000" stroked="f">
                <v:path arrowok="t"/>
                <v:fill/>
              </v:shape>
              <v:shape style="position:absolute;left:3412;top:8937;width:6543;height:777" coordorigin="3412,8937" coordsize="6543,777" path="m9949,8937l3531,9644,3533,9664,9952,8957,9956,8952,9955,8946,9954,8941,9949,8937e" filled="t" fillcolor="#000000" stroked="f">
                <v:path arrowok="t"/>
                <v:fill/>
              </v:shape>
            </v:group>
            <v:group style="position:absolute;left:2925;top:9274;width:3288;height:677" coordorigin="2925,9274" coordsize="3288,677">
              <v:shape style="position:absolute;left:2925;top:9274;width:3288;height:677" coordorigin="2925,9274" coordsize="3288,677" path="m3031,9833l2925,9915,3054,9951,3046,9907,3020,9907,3014,9903,3013,9898,3012,9893,3016,9887,3041,9882,3031,9833e" filled="t" fillcolor="#000000" stroked="f">
                <v:path arrowok="t"/>
                <v:fill/>
              </v:shape>
              <v:shape style="position:absolute;left:2925;top:9274;width:3288;height:677" coordorigin="2925,9274" coordsize="3288,677" path="m3041,9882l3016,9887,3012,9893,3013,9898,3014,9903,3020,9907,3025,9906,3045,9902,3041,9882e" filled="t" fillcolor="#000000" stroked="f">
                <v:path arrowok="t"/>
                <v:fill/>
              </v:shape>
              <v:shape style="position:absolute;left:2925;top:9274;width:3288;height:677" coordorigin="2925,9274" coordsize="3288,677" path="m3045,9902l3025,9906,3020,9907,3046,9907,3045,9902e" filled="t" fillcolor="#000000" stroked="f">
                <v:path arrowok="t"/>
                <v:fill/>
              </v:shape>
              <v:shape style="position:absolute;left:2925;top:9274;width:3288;height:677" coordorigin="2925,9274" coordsize="3288,677" path="m6206,9274l3041,9882,3045,9902,6210,9294,6213,9289,6212,9283,6211,9278,6206,9274e" filled="t" fillcolor="#000000" stroked="f">
                <v:path arrowok="t"/>
                <v:fill/>
              </v:shape>
            </v:group>
            <v:group style="position:absolute;left:4492;top:9566;width:1586;height:625" coordorigin="4492,9566" coordsize="1586,625">
              <v:shape style="position:absolute;left:4492;top:9566;width:1586;height:625" coordorigin="4492,9566" coordsize="1586,625" path="m4583,10079l4492,10177,4626,10191,4612,10153,4584,10153,4579,10151,4575,10140,4577,10134,4601,10125,4583,10079e" filled="t" fillcolor="#000000" stroked="f">
                <v:path arrowok="t"/>
                <v:fill/>
              </v:shape>
              <v:shape style="position:absolute;left:4492;top:9566;width:1586;height:625" coordorigin="4492,9566" coordsize="1586,625" path="m4601,10125l4577,10134,4575,10140,4579,10151,4584,10153,4608,10144,4601,10125e" filled="t" fillcolor="#000000" stroked="f">
                <v:path arrowok="t"/>
                <v:fill/>
              </v:shape>
              <v:shape style="position:absolute;left:4492;top:9566;width:1586;height:625" coordorigin="4492,9566" coordsize="1586,625" path="m4608,10144l4584,10153,4612,10153,4608,10144e" filled="t" fillcolor="#000000" stroked="f">
                <v:path arrowok="t"/>
                <v:fill/>
              </v:shape>
              <v:shape style="position:absolute;left:4492;top:9566;width:1586;height:625" coordorigin="4492,9566" coordsize="1586,625" path="m6069,9566l6064,9568,4601,10125,4608,10144,6076,9585,6079,9579,6077,9574,6075,9569,6069,9566e" filled="t" fillcolor="#000000" stroked="f">
                <v:path arrowok="t"/>
                <v:fill/>
              </v:shape>
            </v:group>
            <v:group style="position:absolute;left:5469;top:10987;width:664;height:2562" coordorigin="5469,10987" coordsize="664,2562">
              <v:shape style="position:absolute;left:5469;top:10987;width:664;height:2562" coordorigin="5469,10987" coordsize="664,2562" path="m5469,13419l5499,13550,5572,13463,5526,13463,5521,13462,5515,13461,5512,13455,5513,13450,5518,13431,5469,13419e" filled="t" fillcolor="#000000" stroked="f">
                <v:path arrowok="t"/>
                <v:fill/>
              </v:shape>
              <v:shape style="position:absolute;left:5469;top:10987;width:664;height:2562" coordorigin="5469,10987" coordsize="664,2562" path="m5518,13431l5513,13450,5512,13455,5515,13461,5521,13462,5526,13463,5531,13460,5533,13455,5537,13435,5518,13431e" filled="t" fillcolor="#000000" stroked="f">
                <v:path arrowok="t"/>
                <v:fill/>
              </v:shape>
              <v:shape style="position:absolute;left:5469;top:10987;width:664;height:2562" coordorigin="5469,10987" coordsize="664,2562" path="m5537,13435l5532,13455,5531,13460,5526,13463,5572,13463,5586,13447,5537,13435e" filled="t" fillcolor="#000000" stroked="f">
                <v:path arrowok="t"/>
                <v:fill/>
              </v:shape>
              <v:shape style="position:absolute;left:5469;top:10987;width:664;height:2562" coordorigin="5469,10987" coordsize="664,2562" path="m6120,10987l6114,10991,6113,10996,5518,13431,5537,13435,6133,11001,6134,10995,6131,10990,6125,10989,6120,10987e" filled="t" fillcolor="#000000" stroked="f">
                <v:path arrowok="t"/>
                <v:fill/>
              </v:shape>
            </v:group>
            <v:group style="position:absolute;left:3572;top:12064;width:2506;height:1882" coordorigin="3572,12064" coordsize="2506,1882">
              <v:shape style="position:absolute;left:3572;top:12064;width:2506;height:1882" coordorigin="3572,12064" coordsize="2506,1882" path="m3632,13826l3572,13946,3704,13922,3685,13898,3653,13898,3647,13897,3640,13888,3641,13882,3662,13866,3632,13826e" filled="t" fillcolor="#000000" stroked="f">
                <v:path arrowok="t"/>
                <v:fill/>
              </v:shape>
              <v:shape style="position:absolute;left:3572;top:12064;width:2506;height:1882" coordorigin="3572,12064" coordsize="2506,1882" path="m3662,13866l3641,13882,3640,13888,3647,13897,3653,13898,3674,13882,3662,13866e" filled="t" fillcolor="#000000" stroked="f">
                <v:path arrowok="t"/>
                <v:fill/>
              </v:shape>
              <v:shape style="position:absolute;left:3572;top:12064;width:2506;height:1882" coordorigin="3572,12064" coordsize="2506,1882" path="m3674,13882l3653,13898,3685,13898,3674,13882e" filled="t" fillcolor="#000000" stroked="f">
                <v:path arrowok="t"/>
                <v:fill/>
              </v:shape>
              <v:shape style="position:absolute;left:3572;top:12064;width:2506;height:1882" coordorigin="3572,12064" coordsize="2506,1882" path="m6065,12064l6060,12068,3662,13866,3674,13882,6072,12084,6077,12080,6077,12074,6074,12070,6071,12065,6065,12064e" filled="t" fillcolor="#000000" stroked="f">
                <v:path arrowok="t"/>
                <v:fill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20"/>
          <w:szCs w:val="2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  <w:t>Ma</w:t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1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ost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 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cr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pt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60" w:lineRule="auto"/>
        <w:ind w:left="3017" w:right="321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ript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eract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vity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osts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progra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.</w:t>
      </w:r>
    </w:p>
    <w:p>
      <w:pPr>
        <w:spacing w:before="10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3017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gre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2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  <w:b/>
          <w:bCs/>
          <w:i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2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ag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cl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ck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ar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2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1"/>
          <w:w w:val="100"/>
          <w:b/>
          <w:bCs/>
          <w:i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le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Chase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ac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Man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set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5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59" w:lineRule="auto"/>
        <w:ind w:left="3017" w:right="53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1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eaning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sts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n)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peed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ri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ble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set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</w:rPr>
        <w:t>2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spe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vari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ble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ines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qui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kly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can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reas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uch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dif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levels)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ake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iffi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ult.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set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ini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or-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rect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dir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ion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scre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ran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om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nu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ber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betw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en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fo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given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rec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ion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ari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bl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ndom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ber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ine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ion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trave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wall</w:t>
      </w:r>
    </w:p>
    <w:p>
      <w:pPr>
        <w:spacing w:before="5" w:after="0" w:line="359" w:lineRule="auto"/>
        <w:ind w:left="3017" w:right="196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h,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dir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ble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(whi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earl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can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rate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dif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rect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each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oth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r.</w:t>
      </w:r>
    </w:p>
    <w:p>
      <w:pPr>
        <w:spacing w:before="1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60" w:lineRule="auto"/>
        <w:ind w:left="3017" w:right="129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ogram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rs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or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ver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op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chec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k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see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direc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was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in.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0"/>
          <w:w w:val="100"/>
          <w:b/>
          <w:bCs/>
          <w:i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FFC0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di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ec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ion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var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able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1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ft,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3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p,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4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goes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down.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bunch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atements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hecks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see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dire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ble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set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poin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-1"/>
          <w:w w:val="100"/>
          <w:b/>
          <w:bCs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at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1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ir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ion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X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or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dir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ion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peed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ri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ble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hich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ines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spe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ghost.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AFEF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AFEF"/>
          <w:spacing w:val="-1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AFEF"/>
          <w:spacing w:val="0"/>
          <w:w w:val="100"/>
          <w:b/>
          <w:bCs/>
          <w:i/>
        </w:rPr>
        <w:t>ge</w:t>
      </w:r>
      <w:r>
        <w:rPr>
          <w:rFonts w:ascii="Times New Roman" w:hAnsi="Times New Roman" w:cs="Times New Roman" w:eastAsia="Times New Roman"/>
          <w:sz w:val="20"/>
          <w:szCs w:val="20"/>
          <w:color w:val="00AFE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AFEF"/>
          <w:spacing w:val="0"/>
          <w:w w:val="100"/>
          <w:b/>
          <w:bCs/>
          <w:i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color w:val="00AFE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AFEF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AFE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AFEF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AFEF"/>
          <w:spacing w:val="-2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AFEF"/>
          <w:spacing w:val="0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AFEF"/>
          <w:spacing w:val="1"/>
          <w:w w:val="100"/>
          <w:b/>
          <w:bCs/>
          <w:i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AFEF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AFE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</w:rPr>
        <w:t>or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rt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</w:rPr>
        <w:t>wall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bounce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-1"/>
          <w:w w:val="100"/>
          <w:b/>
          <w:bCs/>
          <w:i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ay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-1"/>
          <w:w w:val="100"/>
          <w:b/>
          <w:bCs/>
          <w:i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rom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obj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ct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pick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new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5" w:after="0" w:line="360" w:lineRule="auto"/>
        <w:ind w:left="4357" w:right="88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ra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dom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r.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goes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new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ion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ollow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hits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aze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edge.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loop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there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2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2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atement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at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hecks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see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's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touching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5" w:after="0" w:line="359" w:lineRule="auto"/>
        <w:ind w:left="4357" w:right="52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Man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'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ase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Man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var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1"/>
          <w:w w:val="100"/>
          <w:b/>
          <w:bCs/>
          <w:i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le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ot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=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0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eaning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pow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red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ghosts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)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case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broad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as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“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are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PacM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n”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sage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hich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ece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ved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cha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fe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e.</w:t>
      </w:r>
    </w:p>
    <w:p>
      <w:pPr>
        <w:jc w:val="left"/>
        <w:spacing w:after="0"/>
        <w:sectPr>
          <w:pgMar w:header="0" w:footer="0" w:top="1440" w:bottom="280" w:left="1720" w:right="1420"/>
          <w:headerReference w:type="default" r:id="rId22"/>
          <w:pgSz w:w="12240" w:h="15840"/>
        </w:sectPr>
      </w:pPr>
      <w:rPr/>
    </w:p>
    <w:p>
      <w:pPr>
        <w:spacing w:before="69" w:after="0" w:line="240" w:lineRule="auto"/>
        <w:ind w:left="2843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  <w:t>Gho</w:t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1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os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&amp;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Rotati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843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rotat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os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tri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ks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gh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sts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did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for</w:t>
      </w:r>
    </w:p>
    <w:p>
      <w:pPr>
        <w:spacing w:before="4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60" w:lineRule="auto"/>
        <w:ind w:left="2843" w:right="111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aid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ani</w:t>
      </w:r>
      <w:r>
        <w:rPr>
          <w:rFonts w:ascii="Times New Roman" w:hAnsi="Times New Roman" w:cs="Times New Roman" w:eastAsia="Times New Roman"/>
          <w:sz w:val="20"/>
          <w:szCs w:val="20"/>
          <w:spacing w:val="-3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rect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Start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creat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costu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es,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hat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si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rotate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b/>
          <w:bCs/>
          <w:i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i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at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op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  <w:b/>
          <w:bCs/>
          <w:i/>
        </w:rPr>
        <w:t>scre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'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create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cos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script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ost.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Wh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gre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fl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5" w:after="0" w:line="360" w:lineRule="auto"/>
        <w:ind w:left="2843" w:right="4032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ked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nter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ver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</w:rPr>
        <w:t>op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sw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ostume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numb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unt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direc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ion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3" w:after="0" w:line="359" w:lineRule="auto"/>
        <w:ind w:left="110" w:right="3899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71.998001pt;margin-top:-157.224091pt;width:468.002pt;height:212.88pt;mso-position-horizontal-relative:page;mso-position-vertical-relative:paragraph;z-index:-483" coordorigin="1440,-3144" coordsize="9360,4258">
            <v:shape style="position:absolute;left:1440;top:-3144;width:2766;height:3015" type="#_x0000_t75">
              <v:imagedata r:id="rId26" o:title=""/>
            </v:shape>
            <v:group style="position:absolute;left:1701;top:-2964;width:2506;height:1315" coordorigin="1701,-2964" coordsize="2506,1315">
              <v:shape style="position:absolute;left:1701;top:-2964;width:2506;height:1315" coordorigin="1701,-2964" coordsize="2506,1315" path="m1812,-2917l1802,-2900,4191,-1651,4195,-1649,4202,-1651,4204,-1656,4207,-1660,4205,-1667,4200,-1669,1812,-2917e" filled="t" fillcolor="#000000" stroked="f">
                <v:path arrowok="t"/>
                <v:fill/>
              </v:shape>
              <v:shape style="position:absolute;left:1701;top:-2964;width:2506;height:1315" coordorigin="1701,-2964" coordsize="2506,1315" path="m1701,-2964l1779,-2855,1802,-2900,1780,-2912,1778,-2918,1781,-2922,1783,-2927,1789,-2929,1818,-2929,1835,-2962,1701,-2964e" filled="t" fillcolor="#000000" stroked="f">
                <v:path arrowok="t"/>
                <v:fill/>
              </v:shape>
              <v:shape style="position:absolute;left:1701;top:-2964;width:2506;height:1315" coordorigin="1701,-2964" coordsize="2506,1315" path="m1789,-2929l1783,-2927,1781,-2922,1778,-2918,1780,-2912,1802,-2900,1812,-2917,1789,-2929e" filled="t" fillcolor="#000000" stroked="f">
                <v:path arrowok="t"/>
                <v:fill/>
              </v:shape>
              <v:shape style="position:absolute;left:1701;top:-2964;width:2506;height:1315" coordorigin="1701,-2964" coordsize="2506,1315" path="m1818,-2929l1789,-2929,1812,-2917,1818,-2929e" filled="t" fillcolor="#000000" stroked="f">
                <v:path arrowok="t"/>
                <v:fill/>
              </v:shape>
              <v:shape style="position:absolute;left:7035;top:-1377;width:3765;height:2490" type="#_x0000_t75">
                <v:imagedata r:id="rId27" o:title=""/>
              </v:shape>
            </v:group>
            <v:group style="position:absolute;left:4025;top:-1898;width:3809;height:949" coordorigin="4025,-1898" coordsize="3809,949">
              <v:shape style="position:absolute;left:4025;top:-1898;width:3809;height:949" coordorigin="4025,-1898" coordsize="3809,949" path="m4128,-1066l4025,-980,4156,-949,4146,-992,4119,-992,4114,-995,4113,-1001,4111,-1006,4115,-1012,4140,-1018,4128,-1066e" filled="t" fillcolor="#000000" stroked="f">
                <v:path arrowok="t"/>
                <v:fill/>
              </v:shape>
              <v:shape style="position:absolute;left:4025;top:-1898;width:3809;height:949" coordorigin="4025,-1898" coordsize="3809,949" path="m4140,-1018l4115,-1012,4111,-1006,4113,-1001,4114,-995,4119,-992,4125,-993,4144,-998,4140,-1018e" filled="t" fillcolor="#000000" stroked="f">
                <v:path arrowok="t"/>
                <v:fill/>
              </v:shape>
              <v:shape style="position:absolute;left:4025;top:-1898;width:3809;height:949" coordorigin="4025,-1898" coordsize="3809,949" path="m4144,-998l4125,-993,4119,-992,4146,-992,4144,-998e" filled="t" fillcolor="#000000" stroked="f">
                <v:path arrowok="t"/>
                <v:fill/>
              </v:shape>
              <v:shape style="position:absolute;left:4025;top:-1898;width:3809;height:949" coordorigin="4025,-1898" coordsize="3809,949" path="m7827,-1898l7821,-1897,4140,-1018,4144,-998,7826,-1877,7831,-1879,7835,-1884,7833,-1889,7832,-1895,7827,-1898e" filled="t" fillcolor="#000000" stroked="f">
                <v:path arrowok="t"/>
                <v:fill/>
              </v:shape>
            </v:group>
            <v:group style="position:absolute;left:6225;top:-821;width:1031;height:270" coordorigin="6225,-821" coordsize="1031,270">
              <v:shape style="position:absolute;left:6225;top:-821;width:1031;height:270" coordorigin="6225,-821" coordsize="1031,270" path="m7137,-599l7126,-551,7257,-583,7243,-594,7162,-594,7137,-599e" filled="t" fillcolor="#000000" stroked="f">
                <v:path arrowok="t"/>
                <v:fill/>
              </v:shape>
              <v:shape style="position:absolute;left:6225;top:-821;width:1031;height:270" coordorigin="6225,-821" coordsize="1031,270" path="m7142,-619l7137,-599,7162,-594,7168,-597,7170,-608,7167,-613,7142,-619e" filled="t" fillcolor="#000000" stroked="f">
                <v:path arrowok="t"/>
                <v:fill/>
              </v:shape>
              <v:shape style="position:absolute;left:6225;top:-821;width:1031;height:270" coordorigin="6225,-821" coordsize="1031,270" path="m7153,-668l7142,-619,7167,-613,7170,-608,7168,-597,7162,-594,7243,-594,7153,-668e" filled="t" fillcolor="#000000" stroked="f">
                <v:path arrowok="t"/>
                <v:fill/>
              </v:shape>
              <v:shape style="position:absolute;left:6225;top:-821;width:1031;height:270" coordorigin="6225,-821" coordsize="1031,270" path="m6233,-821l6228,-817,6225,-807,6229,-801,7137,-599,7142,-619,6233,-821e" filled="t" fillcolor="#000000" stroked="f">
                <v:path arrowok="t"/>
                <v:fill/>
              </v:shape>
            </v:group>
            <v:group style="position:absolute;left:6735;top:-537;width:748;height:213" coordorigin="6735,-537" coordsize="748,213">
              <v:shape style="position:absolute;left:6735;top:-537;width:748;height:213" coordorigin="6735,-537" coordsize="748,213" path="m7364,-374l7353,-325,7483,-356,7469,-368,7389,-368,7364,-374e" filled="t" fillcolor="#000000" stroked="f">
                <v:path arrowok="t"/>
                <v:fill/>
              </v:shape>
              <v:shape style="position:absolute;left:6735;top:-537;width:748;height:213" coordorigin="6735,-537" coordsize="748,213" path="m7369,-393l7364,-374,7389,-368,7394,-371,7396,-377,7397,-382,7394,-387,7369,-393e" filled="t" fillcolor="#000000" stroked="f">
                <v:path arrowok="t"/>
                <v:fill/>
              </v:shape>
              <v:shape style="position:absolute;left:6735;top:-537;width:748;height:213" coordorigin="6735,-537" coordsize="748,213" path="m7380,-442l7369,-393,7394,-387,7397,-382,7396,-377,7394,-371,7389,-368,7469,-368,7380,-442e" filled="t" fillcolor="#000000" stroked="f">
                <v:path arrowok="t"/>
                <v:fill/>
              </v:shape>
              <v:shape style="position:absolute;left:6735;top:-537;width:748;height:213" coordorigin="6735,-537" coordsize="748,213" path="m6743,-537l6738,-534,6737,-529,6735,-523,6739,-518,7364,-374,7369,-393,6749,-536,6743,-537e" filled="t" fillcolor="#000000" stroked="f">
                <v:path arrowok="t"/>
                <v:fill/>
              </v:shape>
            </v:group>
            <v:group style="position:absolute;left:6566;top:-197;width:2051;height:230" coordorigin="6566,-197" coordsize="2051,230">
              <v:shape style="position:absolute;left:6566;top:-197;width:2051;height:230" coordorigin="6566,-197" coordsize="2051,230" path="m8497,-16l8493,34,8612,-14,8522,-14,8517,-14,8497,-16e" filled="t" fillcolor="#000000" stroked="f">
                <v:path arrowok="t"/>
                <v:fill/>
              </v:shape>
              <v:shape style="position:absolute;left:6566;top:-197;width:2051;height:230" coordorigin="6566,-197" coordsize="2051,230" path="m8499,-36l8497,-16,8517,-14,8522,-14,8527,-18,8528,-29,8524,-34,8518,-34,8499,-36e" filled="t" fillcolor="#000000" stroked="f">
                <v:path arrowok="t"/>
                <v:fill/>
              </v:shape>
              <v:shape style="position:absolute;left:6566;top:-197;width:2051;height:230" coordorigin="6566,-197" coordsize="2051,230" path="m8503,-86l8499,-36,8518,-34,8524,-34,8528,-29,8527,-18,8522,-14,8612,-14,8617,-16,8503,-86e" filled="t" fillcolor="#000000" stroked="f">
                <v:path arrowok="t"/>
                <v:fill/>
              </v:shape>
              <v:shape style="position:absolute;left:6566;top:-197;width:2051;height:230" coordorigin="6566,-197" coordsize="2051,230" path="m6572,-197l6567,-193,6566,-181,6570,-177,6576,-176,8497,-16,8499,-36,6577,-196,6572,-197e" filled="t" fillcolor="#000000" stroked="f">
                <v:path arrowok="t"/>
                <v:fill/>
              </v:shape>
            </v:group>
            <v:group style="position:absolute;left:6566;top:200;width:1088;height:221" coordorigin="6566,200" coordsize="1088,221">
              <v:shape style="position:absolute;left:6566;top:200;width:1088;height:221" coordorigin="6566,200" coordsize="1088,221" path="m7533,372l7526,421,7654,381,7647,376,7559,376,7533,372e" filled="t" fillcolor="#000000" stroked="f">
                <v:path arrowok="t"/>
                <v:fill/>
              </v:shape>
              <v:shape style="position:absolute;left:6566;top:200;width:1088;height:221" coordorigin="6566,200" coordsize="1088,221" path="m7537,352l7533,372,7559,376,7564,372,7565,361,7562,356,7556,355,7537,352e" filled="t" fillcolor="#000000" stroked="f">
                <v:path arrowok="t"/>
                <v:fill/>
              </v:shape>
              <v:shape style="position:absolute;left:6566;top:200;width:1088;height:221" coordorigin="6566,200" coordsize="1088,221" path="m7544,303l7537,352,7556,355,7562,356,7565,361,7564,372,7559,376,7647,376,7544,303e" filled="t" fillcolor="#000000" stroked="f">
                <v:path arrowok="t"/>
                <v:fill/>
              </v:shape>
              <v:shape style="position:absolute;left:6566;top:200;width:1088;height:221" coordorigin="6566,200" coordsize="1088,221" path="m6572,200l6567,204,6566,209,6566,215,6569,220,6575,221,7533,372,7537,352,6578,201,6572,200e" filled="t" fillcolor="#000000" stroked="f">
                <v:path arrowok="t"/>
                <v:fill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color w:val="0066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gr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ater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than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90°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down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costume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(2)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sel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ed,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otat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corr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direc-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ike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rect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than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9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°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</w:p>
    <w:p>
      <w:pPr>
        <w:spacing w:before="3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4607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71.998001pt;margin-top:.51595pt;width:385.432pt;height:300pt;mso-position-horizontal-relative:page;mso-position-vertical-relative:paragraph;z-index:-482" coordorigin="1440,10" coordsize="7709,6000">
            <v:shape style="position:absolute;left:1440;top:10;width:4530;height:6000" type="#_x0000_t75">
              <v:imagedata r:id="rId28" o:title=""/>
            </v:shape>
            <v:group style="position:absolute;left:4252;top:464;width:1769;height:975" coordorigin="4252,464" coordsize="1769,975">
              <v:shape style="position:absolute;left:4252;top:464;width:1769;height:975" coordorigin="4252,464" coordsize="1769,975" path="m4362,513l4352,530,6005,1436,6009,1439,6016,1437,6018,1433,6021,1428,6019,1422,4362,513e" filled="t" fillcolor="#000000" stroked="f">
                <v:path arrowok="t"/>
                <v:fill/>
              </v:shape>
              <v:shape style="position:absolute;left:4252;top:464;width:1769;height:975" coordorigin="4252,464" coordsize="1769,975" path="m4252,464l4328,574,4352,530,4330,518,4328,512,4333,502,4340,501,4369,501,4386,469,4252,464e" filled="t" fillcolor="#000000" stroked="f">
                <v:path arrowok="t"/>
                <v:fill/>
              </v:shape>
              <v:shape style="position:absolute;left:4252;top:464;width:1769;height:975" coordorigin="4252,464" coordsize="1769,975" path="m4340,501l4333,502,4328,512,4330,518,4352,530,4362,513,4340,501e" filled="t" fillcolor="#000000" stroked="f">
                <v:path arrowok="t"/>
                <v:fill/>
              </v:shape>
              <v:shape style="position:absolute;left:4252;top:464;width:1769;height:975" coordorigin="4252,464" coordsize="1769,975" path="m4369,501l4340,501,4362,513,4369,501e" filled="t" fillcolor="#000000" stroked="f">
                <v:path arrowok="t"/>
                <v:fill/>
              </v:shape>
            </v:group>
            <v:group style="position:absolute;left:4139;top:747;width:1882;height:1032" coordorigin="4139,747" coordsize="1882,1032">
              <v:shape style="position:absolute;left:4139;top:747;width:1882;height:1032" coordorigin="4139,747" coordsize="1882,1032" path="m4249,796l4239,814,6009,1779,6016,1777,6021,1768,6019,1762,6014,1759,4249,796e" filled="t" fillcolor="#000000" stroked="f">
                <v:path arrowok="t"/>
                <v:fill/>
              </v:shape>
              <v:shape style="position:absolute;left:4139;top:747;width:1882;height:1032" coordorigin="4139,747" coordsize="1882,1032" path="m4139,747l4215,858,4239,814,4222,804,4217,801,4215,795,4218,790,4220,786,4226,784,4255,784,4273,752,4139,747e" filled="t" fillcolor="#000000" stroked="f">
                <v:path arrowok="t"/>
                <v:fill/>
              </v:shape>
              <v:shape style="position:absolute;left:4139;top:747;width:1882;height:1032" coordorigin="4139,747" coordsize="1882,1032" path="m4226,784l4220,786,4218,790,4215,795,4217,801,4222,804,4239,814,4249,796,4231,786,4226,784e" filled="t" fillcolor="#000000" stroked="f">
                <v:path arrowok="t"/>
                <v:fill/>
              </v:shape>
              <v:shape style="position:absolute;left:4139;top:747;width:1882;height:1032" coordorigin="4139,747" coordsize="1882,1032" path="m4255,784l4226,784,4231,786,4249,796,4255,784e" filled="t" fillcolor="#000000" stroked="f">
                <v:path arrowok="t"/>
                <v:fill/>
              </v:shape>
            </v:group>
            <v:group style="position:absolute;left:4025;top:1088;width:1996;height:1032" coordorigin="4025,1088" coordsize="1996,1032">
              <v:shape style="position:absolute;left:4025;top:1088;width:1996;height:1032" coordorigin="4025,1088" coordsize="1996,1032" path="m4136,1133l4127,1151,6005,2117,6010,2119,6016,2117,6018,2113,6021,2108,6019,2102,6014,2099,4136,1133e" filled="t" fillcolor="#000000" stroked="f">
                <v:path arrowok="t"/>
                <v:fill/>
              </v:shape>
              <v:shape style="position:absolute;left:4025;top:1088;width:1996;height:1032" coordorigin="4025,1088" coordsize="1996,1032" path="m4025,1088l4104,1196,4127,1151,4105,1140,4103,1133,4105,1129,4108,1124,4114,1122,4143,1122,4159,1089,4025,1088e" filled="t" fillcolor="#000000" stroked="f">
                <v:path arrowok="t"/>
                <v:fill/>
              </v:shape>
              <v:shape style="position:absolute;left:4025;top:1088;width:1996;height:1032" coordorigin="4025,1088" coordsize="1996,1032" path="m4114,1122l4108,1124,4105,1129,4103,1134,4105,1140,4127,1151,4136,1133,4119,1124,4114,1122e" filled="t" fillcolor="#000000" stroked="f">
                <v:path arrowok="t"/>
                <v:fill/>
              </v:shape>
              <v:shape style="position:absolute;left:4025;top:1088;width:1996;height:1032" coordorigin="4025,1088" coordsize="1996,1032" path="m4143,1122l4114,1122,4119,1124,4136,1133,4143,1122e" filled="t" fillcolor="#000000" stroked="f">
                <v:path arrowok="t"/>
                <v:fill/>
              </v:shape>
            </v:group>
            <v:group style="position:absolute;left:2891;top:1349;width:3526;height:1111" coordorigin="2891,1349" coordsize="3526,1111">
              <v:shape style="position:absolute;left:2891;top:1349;width:3526;height:1111" coordorigin="2891,1349" coordsize="3526,1111" path="m3009,1397l3003,1416,6409,2459,6414,2456,6416,2451,6417,2446,6414,2440,3009,1397e" filled="t" fillcolor="#000000" stroked="f">
                <v:path arrowok="t"/>
                <v:fill/>
              </v:shape>
              <v:shape style="position:absolute;left:2891;top:1349;width:3526;height:1111" coordorigin="2891,1349" coordsize="3526,1111" path="m3024,1349l2891,1371,2988,1464,3003,1416,2984,1410,2979,1408,2976,1403,2977,1397,2979,1392,2985,1389,3011,1389,3024,1349e" filled="t" fillcolor="#000000" stroked="f">
                <v:path arrowok="t"/>
                <v:fill/>
              </v:shape>
              <v:shape style="position:absolute;left:2891;top:1349;width:3526;height:1111" coordorigin="2891,1349" coordsize="3526,1111" path="m2985,1389l2979,1392,2977,1397,2976,1403,2979,1408,2984,1410,3003,1416,3009,1397,2990,1391,2985,1389e" filled="t" fillcolor="#000000" stroked="f">
                <v:path arrowok="t"/>
                <v:fill/>
              </v:shape>
              <v:shape style="position:absolute;left:2891;top:1349;width:3526;height:1111" coordorigin="2891,1349" coordsize="3526,1111" path="m3011,1389l2985,1389,2990,1391,3009,1397,3011,1389e" filled="t" fillcolor="#000000" stroked="f">
                <v:path arrowok="t"/>
                <v:fill/>
              </v:shape>
            </v:group>
            <v:group style="position:absolute;left:4365;top:1930;width:1996;height:870" coordorigin="4365,1930" coordsize="1996,870">
              <v:shape style="position:absolute;left:4365;top:1930;width:1996;height:870" coordorigin="4365,1930" coordsize="1996,870" path="m4480,1976l4472,1994,6346,2798,6351,2800,6357,2797,6359,2792,6361,2787,6359,2781,6354,2779,4480,1976e" filled="t" fillcolor="#000000" stroked="f">
                <v:path arrowok="t"/>
                <v:fill/>
              </v:shape>
              <v:shape style="position:absolute;left:4365;top:1930;width:1996;height:870" coordorigin="4365,1930" coordsize="1996,870" path="m4499,1930l4365,1938,4452,2040,4472,1994,4453,1987,4448,1984,4446,1978,4450,1968,4456,1966,4484,1966,4499,1930e" filled="t" fillcolor="#000000" stroked="f">
                <v:path arrowok="t"/>
                <v:fill/>
              </v:shape>
              <v:shape style="position:absolute;left:4365;top:1930;width:1996;height:870" coordorigin="4365,1930" coordsize="1996,870" path="m4456,1966l4450,1968,4446,1978,4448,1984,4453,1987,4472,1994,4480,1976,4456,1966e" filled="t" fillcolor="#000000" stroked="f">
                <v:path arrowok="t"/>
                <v:fill/>
              </v:shape>
              <v:shape style="position:absolute;left:4365;top:1930;width:1996;height:870" coordorigin="4365,1930" coordsize="1996,870" path="m4484,1966l4456,1966,4480,1976,4484,1966e" filled="t" fillcolor="#000000" stroked="f">
                <v:path arrowok="t"/>
                <v:fill/>
              </v:shape>
            </v:group>
            <v:group style="position:absolute;left:4592;top:2278;width:2336;height:1259" coordorigin="4592,2278" coordsize="2336,1259">
              <v:shape style="position:absolute;left:4592;top:2278;width:2336;height:1259" coordorigin="4592,2278" coordsize="2336,1259" path="m4703,2326l4693,2344,6917,3537,6923,3535,6925,3530,6928,3525,6926,3519,4703,2326e" filled="t" fillcolor="#000000" stroked="f">
                <v:path arrowok="t"/>
                <v:fill/>
              </v:shape>
              <v:shape style="position:absolute;left:4592;top:2278;width:2336;height:1259" coordorigin="4592,2278" coordsize="2336,1259" path="m4592,2278l4669,2388,4693,2344,4671,2332,4669,2325,4674,2316,4680,2314,4709,2314,4726,2282,4592,2278e" filled="t" fillcolor="#000000" stroked="f">
                <v:path arrowok="t"/>
                <v:fill/>
              </v:shape>
              <v:shape style="position:absolute;left:4592;top:2278;width:2336;height:1259" coordorigin="4592,2278" coordsize="2336,1259" path="m4680,2314l4674,2316,4669,2325,4671,2332,4693,2344,4703,2326,4685,2317,4680,2314e" filled="t" fillcolor="#000000" stroked="f">
                <v:path arrowok="t"/>
                <v:fill/>
              </v:shape>
              <v:shape style="position:absolute;left:4592;top:2278;width:2336;height:1259" coordorigin="4592,2278" coordsize="2336,1259" path="m4709,2314l4680,2314,4685,2317,4703,2326,4709,2314e" filled="t" fillcolor="#000000" stroked="f">
                <v:path arrowok="t"/>
                <v:fill/>
              </v:shape>
            </v:group>
            <v:group style="position:absolute;left:4479;top:2590;width:4660;height:1230" coordorigin="4479,2590" coordsize="4660,1230">
              <v:shape style="position:absolute;left:4479;top:2590;width:4660;height:1230" coordorigin="4479,2590" coordsize="4660,1230" path="m4597,2638l4592,2658,9130,3820,9136,3817,9137,3811,9139,3806,9135,3800,9130,3799,4597,2638e" filled="t" fillcolor="#000000" stroked="f">
                <v:path arrowok="t"/>
                <v:fill/>
              </v:shape>
              <v:shape style="position:absolute;left:4479;top:2590;width:4660;height:1230" coordorigin="4479,2590" coordsize="4660,1230" path="m4610,2590l4479,2618,4580,2706,4592,2658,4573,2653,4568,2651,4564,2646,4567,2635,4573,2632,4599,2632,4610,2590e" filled="t" fillcolor="#000000" stroked="f">
                <v:path arrowok="t"/>
                <v:fill/>
              </v:shape>
              <v:shape style="position:absolute;left:4479;top:2590;width:4660;height:1230" coordorigin="4479,2590" coordsize="4660,1230" path="m4573,2632l4567,2635,4564,2646,4568,2651,4573,2653,4592,2658,4597,2638,4573,2632e" filled="t" fillcolor="#000000" stroked="f">
                <v:path arrowok="t"/>
                <v:fill/>
              </v:shape>
              <v:shape style="position:absolute;left:4479;top:2590;width:4660;height:1230" coordorigin="4479,2590" coordsize="4660,1230" path="m4599,2632l4573,2632,4597,2638,4599,2632e" filled="t" fillcolor="#000000" stroked="f">
                <v:path arrowok="t"/>
                <v:fill/>
              </v:shape>
            </v:group>
            <v:group style="position:absolute;left:3912;top:4051;width:5113;height:845" coordorigin="3912,4051" coordsize="5113,845">
              <v:shape style="position:absolute;left:3912;top:4051;width:5113;height:845" coordorigin="3912,4051" coordsize="5113,845" path="m4032,4101l4029,4120,9018,4897,9023,4893,9025,4882,9021,4877,9016,4876,4032,4101e" filled="t" fillcolor="#000000" stroked="f">
                <v:path arrowok="t"/>
                <v:fill/>
              </v:shape>
              <v:shape style="position:absolute;left:3912;top:4051;width:5113;height:845" coordorigin="3912,4051" coordsize="5113,845" path="m4040,4051l3912,4092,4021,4170,4029,4120,4004,4117,4000,4112,4001,4106,4002,4101,4007,4097,4033,4097,4040,4051e" filled="t" fillcolor="#000000" stroked="f">
                <v:path arrowok="t"/>
                <v:fill/>
              </v:shape>
              <v:shape style="position:absolute;left:3912;top:4051;width:5113;height:845" coordorigin="3912,4051" coordsize="5113,845" path="m4007,4097l4002,4101,4001,4106,4000,4112,4004,4117,4029,4120,4032,4101,4012,4098,4007,4097e" filled="t" fillcolor="#000000" stroked="f">
                <v:path arrowok="t"/>
                <v:fill/>
              </v:shape>
              <v:shape style="position:absolute;left:3912;top:4051;width:5113;height:845" coordorigin="3912,4051" coordsize="5113,845" path="m4033,4097l4007,4097,4012,4098,4032,4101,4033,4097e" filled="t" fillcolor="#000000" stroked="f">
                <v:path arrowok="t"/>
                <v:fill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20"/>
          <w:szCs w:val="2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  <w:t>Gho</w:t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1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Pow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Up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Scr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pt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60" w:lineRule="auto"/>
        <w:ind w:left="4607" w:right="168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sts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wer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ript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eat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when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scr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ng.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</w:p>
    <w:p>
      <w:pPr>
        <w:spacing w:before="4" w:after="0" w:line="360" w:lineRule="auto"/>
        <w:ind w:left="4607" w:right="59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Pow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essage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cal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erUP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2"/>
          <w:w w:val="100"/>
          <w:b/>
          <w:bCs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at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rece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ved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by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  <w:b/>
          <w:bCs/>
          <w:i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os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ase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Man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ze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ean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can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'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)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pe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4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eaning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runs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faster)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set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er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game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ze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2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pe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2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oop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2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ues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unt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2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mer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gr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ater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than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-1"/>
          <w:w w:val="100"/>
          <w:b/>
          <w:bCs/>
          <w:i/>
        </w:rPr>
        <w:t>1</w:t>
      </w:r>
      <w:r>
        <w:rPr>
          <w:rFonts w:ascii="Times New Roman" w:hAnsi="Times New Roman" w:cs="Times New Roman" w:eastAsia="Times New Roman"/>
          <w:sz w:val="20"/>
          <w:szCs w:val="20"/>
          <w:color w:val="33CC33"/>
          <w:spacing w:val="1"/>
          <w:w w:val="100"/>
          <w:b/>
          <w:bCs/>
          <w:i/>
        </w:rPr>
        <w:t>0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eaning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10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nds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by.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st</w:t>
      </w:r>
    </w:p>
    <w:p>
      <w:pPr>
        <w:spacing w:before="3" w:after="0" w:line="360" w:lineRule="auto"/>
        <w:ind w:left="4607" w:right="158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has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olor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ch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1"/>
          <w:w w:val="100"/>
          <w:b/>
          <w:bCs/>
          <w:i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eaning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flashes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whi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ble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che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ks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see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2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Man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color w:val="FFCC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touchi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CCFF"/>
          <w:spacing w:val="0"/>
          <w:w w:val="100"/>
          <w:b/>
          <w:bCs/>
          <w:i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is,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hides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gho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plays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sou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-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-2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-1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's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been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FF00FF"/>
          <w:spacing w:val="0"/>
          <w:w w:val="100"/>
          <w:b/>
          <w:bCs/>
          <w:i/>
        </w:rPr>
        <w:t>aten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</w:rPr>
        <w:t>,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ds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100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nts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Man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ore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po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2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nts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st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rt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direc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ion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oves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ost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back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st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rt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FF"/>
          <w:spacing w:val="0"/>
          <w:w w:val="100"/>
          <w:b/>
          <w:bCs/>
          <w:i/>
        </w:rPr>
        <w:t>again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b/>
          <w:bCs/>
          <w:i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of</w:t>
      </w:r>
    </w:p>
    <w:p>
      <w:pPr>
        <w:spacing w:before="3" w:after="0" w:line="360" w:lineRule="auto"/>
        <w:ind w:left="4607" w:right="156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10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onds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repeat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oop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nds,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se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ase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ac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Man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k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2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one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ean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now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n)</w:t>
      </w:r>
    </w:p>
    <w:p>
      <w:pPr>
        <w:spacing w:before="3" w:after="0" w:line="359" w:lineRule="auto"/>
        <w:ind w:left="110" w:right="394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se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gh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st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peed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k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or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-1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0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FF6600"/>
          <w:spacing w:val="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2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ops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fla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hing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ake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sure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ows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-1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creen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9900CC"/>
          <w:spacing w:val="0"/>
          <w:w w:val="100"/>
          <w:b/>
          <w:bCs/>
          <w:i/>
        </w:rPr>
        <w:t>again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point,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ot,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ply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op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ashi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urn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olo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  <w:t>.</w:t>
      </w:r>
    </w:p>
    <w:p>
      <w:pPr>
        <w:jc w:val="left"/>
        <w:spacing w:after="0"/>
        <w:sectPr>
          <w:pgMar w:header="0" w:footer="0" w:top="1440" w:bottom="280" w:left="1420" w:right="1380"/>
          <w:headerReference w:type="default" r:id="rId25"/>
          <w:pgSz w:w="12240" w:h="15840"/>
        </w:sectPr>
      </w:pPr>
      <w:rPr/>
    </w:p>
    <w:p>
      <w:pPr>
        <w:spacing w:before="83" w:after="0" w:line="240" w:lineRule="auto"/>
        <w:ind w:left="118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  <w:t>Fin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shing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Ga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mes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First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vel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60" w:lineRule="auto"/>
        <w:ind w:left="118" w:right="53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fini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rst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level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start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usi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hori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z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rti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spri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crea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z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ply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ake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any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need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reate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z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our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2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throu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plet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z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fore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osts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k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ure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</w:t>
      </w:r>
      <w:r>
        <w:rPr>
          <w:rFonts w:ascii="Times New Roman" w:hAnsi="Times New Roman" w:cs="Times New Roman" w:eastAsia="Times New Roman"/>
          <w:sz w:val="20"/>
          <w:szCs w:val="20"/>
          <w:spacing w:val="2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unnels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corne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reate.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You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aze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stage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aki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your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ghosts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Pac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ook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cor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ect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can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bounce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off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aze.</w:t>
      </w:r>
    </w:p>
    <w:p>
      <w:pPr>
        <w:spacing w:before="9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60" w:lineRule="auto"/>
        <w:ind w:left="118" w:right="148"/>
        <w:jc w:val="both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your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aze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p,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upl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any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pow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you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aze.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If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uildi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ul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evel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you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vari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ble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ow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show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hide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pil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pow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level.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hese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urn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ff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your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rog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sses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ough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levels.</w:t>
      </w:r>
    </w:p>
    <w:p>
      <w:pPr>
        <w:spacing w:before="9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60" w:lineRule="auto"/>
        <w:ind w:left="118" w:right="84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Las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you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opy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our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gh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q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each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these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os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'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place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“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ion”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ble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script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uni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q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gh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these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start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hem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irec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2,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low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gho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pend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ntly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diff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direct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ons.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hou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hange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os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ving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uni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q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ance.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thing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out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ble,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you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ble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reate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four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uni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q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x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tra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work.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Now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your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!!</w:t>
      </w:r>
    </w:p>
    <w:p>
      <w:pPr>
        <w:spacing w:before="3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18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  <w:t>Hints</w:t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dd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Mu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tiple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 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  <w:b/>
          <w:bCs/>
          <w:u w:val="thick" w:color="000000"/>
        </w:rPr>
        <w:t>evel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b/>
          <w:bCs/>
        </w:rPr>
      </w:r>
      <w:r>
        <w:rPr>
          <w:rFonts w:ascii="Times New Roman" w:hAnsi="Times New Roman" w:cs="Times New Roman" w:eastAsia="Times New Roman"/>
          <w:sz w:val="20"/>
          <w:szCs w:val="20"/>
          <w:spacing w:val="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60" w:lineRule="auto"/>
        <w:ind w:left="118" w:right="118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You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hou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able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ult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ple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levels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x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tra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work.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sev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ral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ngs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you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need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curr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program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ake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happ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irst,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'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eed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det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ay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pil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been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reset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them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scre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original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ions.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done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ble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ke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tra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each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level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reset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evel.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ond,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ghost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spe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evel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can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reased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aking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ficult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levels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progre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s.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hi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d,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bonu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ke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fruit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oth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uld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ake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eplay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interes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g.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ook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forw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see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which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you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can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dd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k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ga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2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int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chal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ro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gh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spacing w:val="1"/>
          <w:w w:val="100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ple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levels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spacing w:val="0"/>
          <w:w w:val="100"/>
        </w:rPr>
        <w:t>!!</w:t>
      </w:r>
    </w:p>
    <w:p>
      <w:pPr>
        <w:jc w:val="left"/>
        <w:spacing w:after="0"/>
        <w:sectPr>
          <w:pgMar w:header="0" w:footer="0" w:top="1420" w:bottom="280" w:left="1380" w:right="1420"/>
          <w:headerReference w:type="default" r:id="rId29"/>
          <w:pgSz w:w="12240" w:h="15840"/>
        </w:sectPr>
      </w:pPr>
      <w:rPr/>
    </w:p>
    <w:p>
      <w:pPr>
        <w:spacing w:before="48" w:after="0" w:line="240" w:lineRule="auto"/>
        <w:ind w:left="422" w:right="-20"/>
        <w:jc w:val="left"/>
        <w:rPr>
          <w:rFonts w:ascii="Times New Roman" w:hAnsi="Times New Roman" w:cs="Times New Roman" w:eastAsia="Times New Roman"/>
          <w:sz w:val="44"/>
          <w:szCs w:val="44"/>
        </w:rPr>
      </w:pPr>
      <w:rPr/>
      <w:r>
        <w:rPr>
          <w:rFonts w:ascii="Times New Roman" w:hAnsi="Times New Roman" w:cs="Times New Roman" w:eastAsia="Times New Roman"/>
          <w:sz w:val="44"/>
          <w:szCs w:val="44"/>
          <w:b/>
          <w:bCs/>
        </w:rPr>
      </w:r>
      <w:r>
        <w:rPr>
          <w:rFonts w:ascii="Times New Roman" w:hAnsi="Times New Roman" w:cs="Times New Roman" w:eastAsia="Times New Roman"/>
          <w:sz w:val="44"/>
          <w:szCs w:val="44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44"/>
          <w:szCs w:val="44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  <w:t>Pac</w:t>
      </w:r>
      <w:r>
        <w:rPr>
          <w:rFonts w:ascii="Times New Roman" w:hAnsi="Times New Roman" w:cs="Times New Roman" w:eastAsia="Times New Roman"/>
          <w:sz w:val="44"/>
          <w:szCs w:val="44"/>
          <w:spacing w:val="-1"/>
          <w:w w:val="100"/>
          <w:b/>
          <w:bCs/>
          <w:u w:val="thick" w:color="000000"/>
        </w:rPr>
        <w:t>M</w:t>
      </w:r>
      <w:r>
        <w:rPr>
          <w:rFonts w:ascii="Times New Roman" w:hAnsi="Times New Roman" w:cs="Times New Roman" w:eastAsia="Times New Roman"/>
          <w:sz w:val="44"/>
          <w:szCs w:val="44"/>
          <w:spacing w:val="-1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  <w:t>an</w:t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  <w:t>G</w:t>
      </w:r>
      <w:r>
        <w:rPr>
          <w:rFonts w:ascii="Times New Roman" w:hAnsi="Times New Roman" w:cs="Times New Roman" w:eastAsia="Times New Roman"/>
          <w:sz w:val="44"/>
          <w:szCs w:val="44"/>
          <w:spacing w:val="-2"/>
          <w:w w:val="100"/>
          <w:b/>
          <w:bCs/>
          <w:u w:val="thick" w:color="000000"/>
        </w:rPr>
        <w:t>a</w:t>
      </w:r>
      <w:r>
        <w:rPr>
          <w:rFonts w:ascii="Times New Roman" w:hAnsi="Times New Roman" w:cs="Times New Roman" w:eastAsia="Times New Roman"/>
          <w:sz w:val="44"/>
          <w:szCs w:val="44"/>
          <w:spacing w:val="-2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  <w:t>me</w:t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  <w:t>Comple</w:t>
      </w:r>
      <w:r>
        <w:rPr>
          <w:rFonts w:ascii="Times New Roman" w:hAnsi="Times New Roman" w:cs="Times New Roman" w:eastAsia="Times New Roman"/>
          <w:sz w:val="44"/>
          <w:szCs w:val="44"/>
          <w:spacing w:val="-2"/>
          <w:w w:val="100"/>
          <w:b/>
          <w:bCs/>
          <w:u w:val="thick" w:color="000000"/>
        </w:rPr>
        <w:t>t</w:t>
      </w:r>
      <w:r>
        <w:rPr>
          <w:rFonts w:ascii="Times New Roman" w:hAnsi="Times New Roman" w:cs="Times New Roman" w:eastAsia="Times New Roman"/>
          <w:sz w:val="44"/>
          <w:szCs w:val="44"/>
          <w:spacing w:val="-2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  <w:t>e</w:t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  <w:t>Sprite</w:t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  <w:t>&amp;</w:t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44"/>
          <w:szCs w:val="44"/>
          <w:spacing w:val="-1"/>
          <w:w w:val="100"/>
          <w:b/>
          <w:bCs/>
          <w:u w:val="thick" w:color="000000"/>
        </w:rPr>
        <w:t>S</w:t>
      </w:r>
      <w:r>
        <w:rPr>
          <w:rFonts w:ascii="Times New Roman" w:hAnsi="Times New Roman" w:cs="Times New Roman" w:eastAsia="Times New Roman"/>
          <w:sz w:val="44"/>
          <w:szCs w:val="44"/>
          <w:spacing w:val="-1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  <w:t>cripts</w:t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  <w:t>  </w:t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  <w:t>List</w:t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  <w:b/>
          <w:bCs/>
        </w:rPr>
      </w:r>
      <w:r>
        <w:rPr>
          <w:rFonts w:ascii="Times New Roman" w:hAnsi="Times New Roman" w:cs="Times New Roman" w:eastAsia="Times New Roman"/>
          <w:sz w:val="44"/>
          <w:szCs w:val="44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67" w:right="-20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</w:rPr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  <w:t>Set</w:t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  <w:t>-</w:t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  <w:t>up</w:t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Sp</w:t>
      </w:r>
      <w:r>
        <w:rPr>
          <w:rFonts w:ascii="Times New Roman" w:hAnsi="Times New Roman" w:cs="Times New Roman" w:eastAsia="Times New Roman"/>
          <w:sz w:val="28"/>
          <w:szCs w:val="28"/>
          <w:spacing w:val="-1"/>
          <w:w w:val="99"/>
          <w:b/>
          <w:bCs/>
          <w:u w:val="thick" w:color="000000"/>
        </w:rPr>
        <w:t>r</w:t>
      </w:r>
      <w:r>
        <w:rPr>
          <w:rFonts w:ascii="Times New Roman" w:hAnsi="Times New Roman" w:cs="Times New Roman" w:eastAsia="Times New Roman"/>
          <w:sz w:val="28"/>
          <w:szCs w:val="28"/>
          <w:spacing w:val="-1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ites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&amp;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-5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-5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-25"/>
          <w:w w:val="99"/>
          <w:b/>
          <w:bCs/>
          <w:u w:val="thick" w:color="000000"/>
        </w:rPr>
        <w:t>V</w:t>
      </w:r>
      <w:r>
        <w:rPr>
          <w:rFonts w:ascii="Times New Roman" w:hAnsi="Times New Roman" w:cs="Times New Roman" w:eastAsia="Times New Roman"/>
          <w:sz w:val="28"/>
          <w:szCs w:val="28"/>
          <w:spacing w:val="-25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a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ia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bles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</w:r>
    </w:p>
    <w:p>
      <w:pPr>
        <w:spacing w:before="1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40" w:lineRule="auto"/>
        <w:ind w:left="109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370.504016pt;height:92.25pt;mso-position-horizontal-relative:char;mso-position-vertical-relative:line" type="#_x0000_t75">
            <v:imagedata r:id="rId31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8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4604" w:right="-20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/>
        <w:pict>
          <v:shape style="position:absolute;margin-left:72.359001pt;margin-top:-9.319707pt;width:164.25pt;height:212.25pt;mso-position-horizontal-relative:page;mso-position-vertical-relative:paragraph;z-index:-481" type="#_x0000_t75">
            <v:imagedata r:id="rId32" o:title=""/>
          </v:shape>
        </w:pict>
      </w:r>
      <w:r>
        <w:rPr/>
        <w:pict>
          <v:shape style="position:absolute;margin-left:293.529999pt;margin-top:28.428293pt;width:177.534402pt;height:434.94pt;mso-position-horizontal-relative:page;mso-position-vertical-relative:paragraph;z-index:-480" type="#_x0000_t75">
            <v:imagedata r:id="rId33" o:title=""/>
          </v:shape>
        </w:pict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</w:rPr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  <w:t>PacMan</w:t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Cost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umes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&amp;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Set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Up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2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2"/>
          <w:w w:val="99"/>
          <w:b/>
          <w:bCs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</w:r>
    </w:p>
    <w:p>
      <w:pPr>
        <w:spacing w:before="0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32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202.502872pt;height:70.5pt;mso-position-horizontal-relative:char;mso-position-vertical-relative:line" type="#_x0000_t75">
            <v:imagedata r:id="rId34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jc w:val="left"/>
        <w:spacing w:after="0"/>
        <w:sectPr>
          <w:pgMar w:header="0" w:footer="0" w:top="1460" w:bottom="280" w:left="1340" w:right="1640"/>
          <w:headerReference w:type="default" r:id="rId30"/>
          <w:pgSz w:w="12240" w:h="15840"/>
        </w:sectPr>
      </w:pPr>
      <w:rPr/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766" w:right="-20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</w:rPr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  <w:t>PacMan</w:t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Eaten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S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cr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ipt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116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192.75pt;height:204.75pt;mso-position-horizontal-relative:char;mso-position-vertical-relative:line" type="#_x0000_t75">
            <v:imagedata r:id="rId36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6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322" w:right="-20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</w:rPr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  <w:t>PacMan</w:t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-14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-14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Anima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tion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S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c</w:t>
      </w:r>
      <w:r>
        <w:rPr>
          <w:rFonts w:ascii="Times New Roman" w:hAnsi="Times New Roman" w:cs="Times New Roman" w:eastAsia="Times New Roman"/>
          <w:sz w:val="28"/>
          <w:szCs w:val="28"/>
          <w:spacing w:val="-1"/>
          <w:w w:val="99"/>
          <w:b/>
          <w:bCs/>
          <w:u w:val="thick" w:color="000000"/>
        </w:rPr>
        <w:t>r</w:t>
      </w:r>
      <w:r>
        <w:rPr>
          <w:rFonts w:ascii="Times New Roman" w:hAnsi="Times New Roman" w:cs="Times New Roman" w:eastAsia="Times New Roman"/>
          <w:sz w:val="28"/>
          <w:szCs w:val="28"/>
          <w:spacing w:val="-1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ipt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2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2"/>
          <w:w w:val="99"/>
          <w:b/>
          <w:bCs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/>
        <w:br w:type="column"/>
      </w:r>
      <w:r>
        <w:rPr>
          <w:sz w:val="11"/>
          <w:szCs w:val="11"/>
        </w:rPr>
      </w:r>
    </w:p>
    <w:p>
      <w:pPr>
        <w:spacing w:before="0" w:after="0" w:line="240" w:lineRule="auto"/>
        <w:ind w:left="1253" w:right="-20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/>
        <w:pict>
          <v:shape style="position:absolute;margin-left:270.850006pt;margin-top:22.900297pt;width:270pt;height:546pt;mso-position-horizontal-relative:page;mso-position-vertical-relative:paragraph;z-index:-479" type="#_x0000_t75">
            <v:imagedata r:id="rId37" o:title=""/>
          </v:shape>
        </w:pict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</w:rPr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  <w:t>PacMan</w:t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Mai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n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Scri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pt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</w:r>
    </w:p>
    <w:p>
      <w:pPr>
        <w:jc w:val="left"/>
        <w:spacing w:after="0"/>
        <w:sectPr>
          <w:pgMar w:header="0" w:footer="0" w:top="1480" w:bottom="280" w:left="1340" w:right="1320"/>
          <w:headerReference w:type="default" r:id="rId35"/>
          <w:pgSz w:w="12240" w:h="15840"/>
          <w:cols w:num="2" w:equalWidth="0">
            <w:col w:w="3972" w:space="105"/>
            <w:col w:w="5503"/>
          </w:cols>
        </w:sectPr>
      </w:pPr>
      <w:rPr/>
    </w:p>
    <w:p>
      <w:pPr>
        <w:spacing w:before="4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27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183pt;height:321pt;mso-position-horizontal-relative:char;mso-position-vertical-relative:line" type="#_x0000_t75">
            <v:imagedata r:id="rId38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1440" w:bottom="280" w:left="1340" w:right="1320"/>
        </w:sectPr>
      </w:pPr>
      <w:rPr/>
    </w:p>
    <w:p>
      <w:pPr>
        <w:spacing w:before="8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772" w:right="-20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Game</w:t>
      </w:r>
      <w:r>
        <w:rPr>
          <w:rFonts w:ascii="Times New Roman" w:hAnsi="Times New Roman" w:cs="Times New Roman" w:eastAsia="Times New Roman"/>
          <w:sz w:val="28"/>
          <w:szCs w:val="28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Ov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8"/>
          <w:szCs w:val="28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Scr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pt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</w:r>
    </w:p>
    <w:p>
      <w:pPr>
        <w:spacing w:before="29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183.0pt;height:214.5pt;mso-position-horizontal-relative:char;mso-position-vertical-relative:line" type="#_x0000_t75">
            <v:imagedata r:id="rId40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5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814" w:right="-20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nt</w:t>
      </w:r>
      <w:r>
        <w:rPr>
          <w:rFonts w:ascii="Times New Roman" w:hAnsi="Times New Roman" w:cs="Times New Roman" w:eastAsia="Times New Roman"/>
          <w:sz w:val="28"/>
          <w:szCs w:val="28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Pill</w:t>
      </w:r>
      <w:r>
        <w:rPr>
          <w:rFonts w:ascii="Times New Roman" w:hAnsi="Times New Roman" w:cs="Times New Roman" w:eastAsia="Times New Roman"/>
          <w:sz w:val="28"/>
          <w:szCs w:val="28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Scri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</w:r>
    </w:p>
    <w:p>
      <w:pPr>
        <w:spacing w:before="9" w:after="0" w:line="130" w:lineRule="exact"/>
        <w:jc w:val="left"/>
        <w:rPr>
          <w:sz w:val="13"/>
          <w:szCs w:val="13"/>
        </w:rPr>
      </w:pPr>
      <w:rPr/>
      <w:r>
        <w:rPr/>
        <w:br w:type="column"/>
      </w:r>
      <w:r>
        <w:rPr>
          <w:sz w:val="13"/>
          <w:szCs w:val="13"/>
        </w:rPr>
      </w:r>
    </w:p>
    <w:p>
      <w:pPr>
        <w:spacing w:before="0" w:after="0" w:line="240" w:lineRule="auto"/>
        <w:ind w:left="991" w:right="-20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werUp</w:t>
      </w:r>
      <w:r>
        <w:rPr>
          <w:rFonts w:ascii="Times New Roman" w:hAnsi="Times New Roman" w:cs="Times New Roman" w:eastAsia="Times New Roman"/>
          <w:sz w:val="28"/>
          <w:szCs w:val="28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Scri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</w:r>
    </w:p>
    <w:p>
      <w:pPr>
        <w:spacing w:before="24" w:after="0" w:line="240" w:lineRule="auto"/>
        <w:ind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196.5pt;height:218.25pt;mso-position-horizontal-relative:char;mso-position-vertical-relative:line" type="#_x0000_t75">
            <v:imagedata r:id="rId41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4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107" w:right="-20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/>
        <w:pict>
          <v:shape style="position:absolute;margin-left:305.269989pt;margin-top:18.410303pt;width:200.25pt;height:218.25pt;mso-position-horizontal-relative:page;mso-position-vertical-relative:paragraph;z-index:-478" type="#_x0000_t75">
            <v:imagedata r:id="rId42" o:title=""/>
          </v:shape>
        </w:pic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Cost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8"/>
          <w:szCs w:val="28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</w:r>
    </w:p>
    <w:p>
      <w:pPr>
        <w:jc w:val="left"/>
        <w:spacing w:after="0"/>
        <w:sectPr>
          <w:pgMar w:header="0" w:footer="0" w:top="1480" w:bottom="280" w:left="1600" w:right="1720"/>
          <w:headerReference w:type="default" r:id="rId39"/>
          <w:pgSz w:w="12240" w:h="15840"/>
          <w:cols w:num="2" w:equalWidth="0">
            <w:col w:w="3761" w:space="817"/>
            <w:col w:w="4342"/>
          </w:cols>
        </w:sectPr>
      </w:pPr>
      <w:rPr/>
    </w:p>
    <w:p>
      <w:pPr>
        <w:spacing w:before="48" w:after="0" w:line="240" w:lineRule="auto"/>
        <w:ind w:left="109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196.02pt;height:233.8875pt;mso-position-horizontal-relative:char;mso-position-vertical-relative:line" type="#_x0000_t75">
            <v:imagedata r:id="rId43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1440" w:bottom="280" w:left="1600" w:right="1720"/>
        </w:sectPr>
      </w:pPr>
      <w:rPr/>
    </w:p>
    <w:p>
      <w:pPr>
        <w:spacing w:before="55" w:after="0" w:line="240" w:lineRule="auto"/>
        <w:ind w:left="5400" w:right="-20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/>
        <w:pict>
          <v:group style="position:absolute;margin-left:72.441002pt;margin-top:59.91pt;width:250.562pt;height:676.605pt;mso-position-horizontal-relative:page;mso-position-vertical-relative:page;z-index:-477" coordorigin="1449,1198" coordsize="5011,13532">
            <v:shape style="position:absolute;left:1449;top:1198;width:3564;height:8387" type="#_x0000_t75">
              <v:imagedata r:id="rId45" o:title=""/>
            </v:shape>
            <v:shape style="position:absolute;left:1629;top:9587;width:4831;height:5143" type="#_x0000_t75">
              <v:imagedata r:id="rId46" o:title=""/>
            </v:shape>
            <w10:wrap type="none"/>
          </v:group>
        </w:pic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Gh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8"/>
          <w:szCs w:val="28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8"/>
          <w:szCs w:val="28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erUp</w:t>
      </w:r>
      <w:r>
        <w:rPr>
          <w:rFonts w:ascii="Times New Roman" w:hAnsi="Times New Roman" w:cs="Times New Roman" w:eastAsia="Times New Roman"/>
          <w:sz w:val="28"/>
          <w:szCs w:val="28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100"/>
        </w:rPr>
        <w:t>S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cript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</w:r>
    </w:p>
    <w:p>
      <w:pPr>
        <w:spacing w:before="14" w:after="0" w:line="240" w:lineRule="auto"/>
        <w:ind w:left="4563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226.5pt;height:300pt;mso-position-horizontal-relative:char;mso-position-vertical-relative:line" type="#_x0000_t75">
            <v:imagedata r:id="rId47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8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3439" w:right="3434"/>
        <w:jc w:val="center"/>
        <w:rPr>
          <w:rFonts w:ascii="Times New Roman" w:hAnsi="Times New Roman" w:cs="Times New Roman" w:eastAsia="Times New Roman"/>
          <w:sz w:val="28"/>
          <w:szCs w:val="28"/>
        </w:rPr>
      </w:pPr>
      <w:rPr/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</w:rPr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  <w:b/>
          <w:bCs/>
          <w:u w:val="thick" w:color="000000"/>
        </w:rPr>
        <w:t>Ghos</w:t>
      </w:r>
      <w:r>
        <w:rPr>
          <w:rFonts w:ascii="Times New Roman" w:hAnsi="Times New Roman" w:cs="Times New Roman" w:eastAsia="Times New Roman"/>
          <w:sz w:val="28"/>
          <w:szCs w:val="28"/>
          <w:spacing w:val="-6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  <w:b/>
          <w:bCs/>
          <w:u w:val="thick" w:color="000000"/>
        </w:rPr>
        <w:t>t</w:t>
      </w:r>
      <w:r>
        <w:rPr>
          <w:rFonts w:ascii="Times New Roman" w:hAnsi="Times New Roman" w:cs="Times New Roman" w:eastAsia="Times New Roman"/>
          <w:sz w:val="28"/>
          <w:szCs w:val="28"/>
          <w:spacing w:val="68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  <w:b/>
          <w:bCs/>
          <w:u w:val="thick" w:color="000000"/>
        </w:rPr>
        <w:t>Ma</w:t>
      </w:r>
      <w:r>
        <w:rPr>
          <w:rFonts w:ascii="Times New Roman" w:hAnsi="Times New Roman" w:cs="Times New Roman" w:eastAsia="Times New Roman"/>
          <w:sz w:val="28"/>
          <w:szCs w:val="28"/>
          <w:spacing w:val="-4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  <w:b/>
          <w:bCs/>
          <w:u w:val="thick" w:color="000000"/>
        </w:rPr>
        <w:t>in</w:t>
      </w:r>
      <w:r>
        <w:rPr>
          <w:rFonts w:ascii="Times New Roman" w:hAnsi="Times New Roman" w:cs="Times New Roman" w:eastAsia="Times New Roman"/>
          <w:sz w:val="28"/>
          <w:szCs w:val="28"/>
          <w:spacing w:val="67"/>
          <w:w w:val="100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S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c</w:t>
      </w:r>
      <w:r>
        <w:rPr>
          <w:rFonts w:ascii="Times New Roman" w:hAnsi="Times New Roman" w:cs="Times New Roman" w:eastAsia="Times New Roman"/>
          <w:sz w:val="28"/>
          <w:szCs w:val="28"/>
          <w:spacing w:val="-1"/>
          <w:w w:val="99"/>
          <w:b/>
          <w:bCs/>
          <w:u w:val="thick" w:color="000000"/>
        </w:rPr>
        <w:t>r</w:t>
      </w:r>
      <w:r>
        <w:rPr>
          <w:rFonts w:ascii="Times New Roman" w:hAnsi="Times New Roman" w:cs="Times New Roman" w:eastAsia="Times New Roman"/>
          <w:sz w:val="28"/>
          <w:szCs w:val="28"/>
          <w:spacing w:val="-1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  <w:t>ipt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99"/>
          <w:b/>
          <w:bCs/>
          <w:u w:val="thick" w:color="000000"/>
        </w:rPr>
      </w:r>
      <w:r>
        <w:rPr>
          <w:rFonts w:ascii="Times New Roman" w:hAnsi="Times New Roman" w:cs="Times New Roman" w:eastAsia="Times New Roman"/>
          <w:sz w:val="28"/>
          <w:szCs w:val="28"/>
          <w:spacing w:val="3"/>
          <w:w w:val="99"/>
          <w:b/>
          <w:bCs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3"/>
          <w:w w:val="99"/>
          <w:b/>
          <w:bCs/>
        </w:rPr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5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5600" w:right="-20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Gh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8"/>
          <w:szCs w:val="28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100"/>
        </w:rPr>
        <w:t>s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me</w:t>
      </w:r>
      <w:r>
        <w:rPr>
          <w:rFonts w:ascii="Times New Roman" w:hAnsi="Times New Roman" w:cs="Times New Roman" w:eastAsia="Times New Roman"/>
          <w:sz w:val="28"/>
          <w:szCs w:val="28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Scri</w:t>
      </w:r>
      <w:r>
        <w:rPr>
          <w:rFonts w:ascii="Times New Roman" w:hAnsi="Times New Roman" w:cs="Times New Roman" w:eastAsia="Times New Roman"/>
          <w:sz w:val="28"/>
          <w:szCs w:val="28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8"/>
          <w:szCs w:val="28"/>
          <w:spacing w:val="0"/>
          <w:w w:val="100"/>
        </w:rPr>
      </w:r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4991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186.3675pt;height:123.255pt;mso-position-horizontal-relative:char;mso-position-vertical-relative:line" type="#_x0000_t75">
            <v:imagedata r:id="rId48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sectPr>
      <w:pgMar w:header="0" w:footer="0" w:top="1440" w:bottom="280" w:left="1720" w:right="1320"/>
      <w:headerReference w:type="default" r:id="rId44"/>
      <w:pgSz w:w="12240" w:h="158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Calibri">
    <w:altName w:val="Calibri"/>
    <w:charset w:val="0"/>
    <w:family w:val="swiss"/>
    <w:pitch w:val="variable"/>
  </w:font>
</w:font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3.879997pt;margin-top:75.417168pt;width:68.44pt;height:12.02pt;mso-position-horizontal-relative:page;mso-position-vertical-relative:page;z-index:-496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b/>
                    <w:bCs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b/>
                    <w:bCs/>
                    <w:u w:val="thick" w:color="0000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b/>
                    <w:bCs/>
                    <w:u w:val="thick" w:color="000000"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  <w:b/>
                    <w:bCs/>
                    <w:u w:val="thick" w:color="000000"/>
                  </w:rPr>
                  <w:t>Gett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1"/>
                    <w:w w:val="100"/>
                    <w:b/>
                    <w:bCs/>
                    <w:u w:val="thick" w:color="0000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  <w:b/>
                    <w:bCs/>
                    <w:u w:val="thick" w:color="000000"/>
                  </w:rPr>
                  <w:t>i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-2"/>
                    <w:w w:val="100"/>
                    <w:b/>
                    <w:bCs/>
                    <w:u w:val="thick" w:color="000000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-2"/>
                    <w:w w:val="100"/>
                    <w:b/>
                    <w:bCs/>
                    <w:u w:val="thick" w:color="000000"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  <w:b/>
                    <w:bCs/>
                    <w:u w:val="thick" w:color="000000"/>
                  </w:rPr>
                  <w:t>g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  <w:b/>
                    <w:bCs/>
                    <w:u w:val="thick" w:color="0000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  <w:b/>
                    <w:bCs/>
                    <w:u w:val="thick" w:color="0000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  <w:b/>
                    <w:bCs/>
                    <w:u w:val="thick" w:color="000000"/>
                  </w:rPr>
                  <w:t>S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-1"/>
                    <w:w w:val="100"/>
                    <w:b/>
                    <w:bCs/>
                    <w:u w:val="thick" w:color="0000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-1"/>
                    <w:w w:val="100"/>
                    <w:b/>
                    <w:bCs/>
                    <w:u w:val="thick" w:color="000000"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  <w:b/>
                    <w:bCs/>
                    <w:u w:val="thick" w:color="000000"/>
                  </w:rPr>
                  <w:t>art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  <w:b/>
                    <w:bCs/>
                    <w:u w:val="thick" w:color="000000"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1"/>
                    <w:w w:val="100"/>
                    <w:b/>
                    <w:bCs/>
                    <w:u w:val="thick" w:color="0000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1"/>
                    <w:w w:val="100"/>
                    <w:b/>
                    <w:bCs/>
                    <w:u w:val="thick" w:color="000000"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-1"/>
                    <w:w w:val="100"/>
                    <w:b/>
                    <w:bCs/>
                    <w:u w:val="thick" w:color="00000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-1"/>
                    <w:w w:val="100"/>
                    <w:b/>
                    <w:bCs/>
                    <w:u w:val="thick" w:color="000000"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  <w:b/>
                    <w:bCs/>
                    <w:u w:val="thick" w:color="000000"/>
                  </w:rPr>
                  <w:t>d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  <w:b/>
                    <w:bCs/>
                    <w:u w:val="thick" w:color="000000"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1"/>
                    <w:w w:val="100"/>
                    <w:b/>
                    <w:bCs/>
                    <w:u w:val="thick" w:color="0000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1"/>
                    <w:w w:val="100"/>
                    <w:b/>
                    <w:bCs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3.879997pt;margin-top:75.417168pt;width:67.84pt;height:12.02pt;mso-position-horizontal-relative:page;mso-position-vertical-relative:page;z-index:-495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b/>
                    <w:bCs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b/>
                    <w:bCs/>
                    <w:u w:val="thick" w:color="0000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b/>
                    <w:bCs/>
                    <w:u w:val="thick" w:color="000000"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  <w:b/>
                    <w:bCs/>
                    <w:u w:val="thick" w:color="000000"/>
                  </w:rPr>
                  <w:t>Pa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-1"/>
                    <w:w w:val="100"/>
                    <w:b/>
                    <w:bCs/>
                    <w:u w:val="thick" w:color="000000"/>
                  </w:rPr>
                  <w:t>c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-1"/>
                    <w:w w:val="100"/>
                    <w:b/>
                    <w:bCs/>
                    <w:u w:val="thick" w:color="000000"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  <w:b/>
                    <w:bCs/>
                    <w:u w:val="thick" w:color="000000"/>
                  </w:rPr>
                  <w:t>Man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  <w:b/>
                    <w:bCs/>
                    <w:u w:val="thick" w:color="000000"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  <w:b/>
                    <w:bCs/>
                    <w:u w:val="thick" w:color="000000"/>
                  </w:rPr>
                  <w:t> 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  <w:b/>
                    <w:bCs/>
                    <w:u w:val="thick" w:color="000000"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  <w:b/>
                    <w:bCs/>
                    <w:u w:val="thick" w:color="000000"/>
                  </w:rPr>
                  <w:t>S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-1"/>
                    <w:w w:val="100"/>
                    <w:b/>
                    <w:bCs/>
                    <w:u w:val="thick" w:color="00000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-1"/>
                    <w:w w:val="100"/>
                    <w:b/>
                    <w:bCs/>
                    <w:u w:val="thick" w:color="000000"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  <w:b/>
                    <w:bCs/>
                    <w:u w:val="thick" w:color="0000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  <w:b/>
                    <w:bCs/>
                    <w:u w:val="thick" w:color="000000"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  <w:b/>
                    <w:bCs/>
                    <w:u w:val="thick" w:color="000000"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  <w:b/>
                    <w:bCs/>
                    <w:u w:val="thick" w:color="000000"/>
                  </w:rPr>
                  <w:t>-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  <w:b/>
                    <w:bCs/>
                    <w:u w:val="thick" w:color="000000"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  <w:b/>
                    <w:bCs/>
                    <w:u w:val="thick" w:color="000000"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-1"/>
                    <w:w w:val="100"/>
                    <w:b/>
                    <w:bCs/>
                    <w:u w:val="thick" w:color="000000"/>
                  </w:rPr>
                  <w:t>up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-1"/>
                    <w:w w:val="100"/>
                    <w:b/>
                    <w:bCs/>
                    <w:u w:val="thick" w:color="000000"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1"/>
                    <w:w w:val="100"/>
                    <w:b/>
                    <w:bCs/>
                    <w:u w:val="thick" w:color="0000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1"/>
                    <w:w w:val="100"/>
                    <w:b/>
                    <w:bCs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0" w:lineRule="exact"/>
      <w:jc w:val="left"/>
      <w:rPr>
        <w:sz w:val="0"/>
        <w:szCs w:val="0"/>
      </w:rPr>
    </w:pPr>
    <w:rPr/>
    <w:r>
      <w:rPr>
        <w:sz w:val="0"/>
        <w:szCs w:val="0"/>
      </w:rPr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0" w:lineRule="exact"/>
      <w:jc w:val="left"/>
      <w:rPr>
        <w:sz w:val="0"/>
        <w:szCs w:val="0"/>
      </w:rPr>
    </w:pPr>
    <w:rPr/>
    <w:r>
      <w:rPr>
        <w:sz w:val="0"/>
        <w:szCs w:val="0"/>
      </w:rPr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0" w:lineRule="exact"/>
      <w:jc w:val="left"/>
      <w:rPr>
        <w:sz w:val="0"/>
        <w:szCs w:val="0"/>
      </w:rPr>
    </w:pPr>
    <w:rPr/>
    <w:r>
      <w:rPr>
        <w:sz w:val="0"/>
        <w:szCs w:val="0"/>
      </w:rPr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0" w:lineRule="exact"/>
      <w:jc w:val="left"/>
      <w:rPr>
        <w:sz w:val="0"/>
        <w:szCs w:val="0"/>
      </w:rPr>
    </w:pPr>
    <w:rPr/>
    <w:r>
      <w:rPr>
        <w:sz w:val="0"/>
        <w:szCs w:val="0"/>
      </w:rPr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0" w:lineRule="exact"/>
      <w:jc w:val="left"/>
      <w:rPr>
        <w:sz w:val="0"/>
        <w:szCs w:val="0"/>
      </w:rPr>
    </w:pPr>
    <w:rPr/>
    <w:r>
      <w:rPr>
        <w:sz w:val="0"/>
        <w:szCs w:val="0"/>
      </w:rPr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0" w:lineRule="exact"/>
      <w:jc w:val="left"/>
      <w:rPr>
        <w:sz w:val="0"/>
        <w:szCs w:val="0"/>
      </w:rPr>
    </w:pPr>
    <w:rPr/>
    <w:r>
      <w:rPr>
        <w:sz w:val="0"/>
        <w:szCs w:val="0"/>
      </w:rPr>
    </w: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0" w:lineRule="exact"/>
      <w:jc w:val="left"/>
      <w:rPr>
        <w:sz w:val="0"/>
        <w:szCs w:val="0"/>
      </w:rPr>
    </w:pPr>
    <w:rPr/>
    <w:r>
      <w:rPr>
        <w:sz w:val="0"/>
        <w:szCs w:val="0"/>
      </w:rPr>
    </w: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0" w:lineRule="exact"/>
      <w:jc w:val="left"/>
      <w:rPr>
        <w:sz w:val="0"/>
        <w:szCs w:val="0"/>
      </w:rPr>
    </w:pPr>
    <w:rPr/>
    <w:r>
      <w:rPr>
        <w:sz w:val="0"/>
        <w:szCs w:val="0"/>
      </w:rPr>
    </w: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0" w:lineRule="exact"/>
      <w:jc w:val="left"/>
      <w:rPr>
        <w:sz w:val="0"/>
        <w:szCs w:val="0"/>
      </w:rPr>
    </w:pPr>
    <w:rPr/>
    <w:r>
      <w:rPr>
        <w:sz w:val="0"/>
        <w:szCs w:val="0"/>
      </w:rPr>
    </w: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0" w:lineRule="exact"/>
      <w:jc w:val="left"/>
      <w:rPr>
        <w:sz w:val="0"/>
        <w:szCs w:val="0"/>
      </w:rPr>
    </w:pPr>
    <w:rPr/>
    <w:r>
      <w:rPr>
        <w:sz w:val="0"/>
        <w:szCs w:val="0"/>
      </w:rPr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header" Target="header1.xml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header" Target="header2.xml"/><Relationship Id="rId11" Type="http://schemas.openxmlformats.org/officeDocument/2006/relationships/image" Target="media/image5.jpg"/><Relationship Id="rId12" Type="http://schemas.openxmlformats.org/officeDocument/2006/relationships/image" Target="media/image6.jpg"/><Relationship Id="rId13" Type="http://schemas.openxmlformats.org/officeDocument/2006/relationships/header" Target="header3.xml"/><Relationship Id="rId14" Type="http://schemas.openxmlformats.org/officeDocument/2006/relationships/image" Target="media/image7.jpg"/><Relationship Id="rId15" Type="http://schemas.openxmlformats.org/officeDocument/2006/relationships/header" Target="header4.xml"/><Relationship Id="rId16" Type="http://schemas.openxmlformats.org/officeDocument/2006/relationships/image" Target="media/image8.jpg"/><Relationship Id="rId17" Type="http://schemas.openxmlformats.org/officeDocument/2006/relationships/image" Target="media/image9.jpg"/><Relationship Id="rId18" Type="http://schemas.openxmlformats.org/officeDocument/2006/relationships/header" Target="header5.xml"/><Relationship Id="rId19" Type="http://schemas.openxmlformats.org/officeDocument/2006/relationships/image" Target="media/image10.jpg"/><Relationship Id="rId20" Type="http://schemas.openxmlformats.org/officeDocument/2006/relationships/image" Target="media/image11.jpg"/><Relationship Id="rId21" Type="http://schemas.openxmlformats.org/officeDocument/2006/relationships/image" Target="media/image12.jpg"/><Relationship Id="rId22" Type="http://schemas.openxmlformats.org/officeDocument/2006/relationships/header" Target="header6.xml"/><Relationship Id="rId23" Type="http://schemas.openxmlformats.org/officeDocument/2006/relationships/image" Target="media/image13.jpg"/><Relationship Id="rId24" Type="http://schemas.openxmlformats.org/officeDocument/2006/relationships/image" Target="media/image14.jpg"/><Relationship Id="rId25" Type="http://schemas.openxmlformats.org/officeDocument/2006/relationships/header" Target="header7.xml"/><Relationship Id="rId26" Type="http://schemas.openxmlformats.org/officeDocument/2006/relationships/image" Target="media/image15.jpg"/><Relationship Id="rId27" Type="http://schemas.openxmlformats.org/officeDocument/2006/relationships/image" Target="media/image16.jpg"/><Relationship Id="rId28" Type="http://schemas.openxmlformats.org/officeDocument/2006/relationships/image" Target="media/image17.jpg"/><Relationship Id="rId29" Type="http://schemas.openxmlformats.org/officeDocument/2006/relationships/header" Target="header8.xml"/><Relationship Id="rId30" Type="http://schemas.openxmlformats.org/officeDocument/2006/relationships/header" Target="header9.xml"/><Relationship Id="rId31" Type="http://schemas.openxmlformats.org/officeDocument/2006/relationships/image" Target="media/image18.jpg"/><Relationship Id="rId32" Type="http://schemas.openxmlformats.org/officeDocument/2006/relationships/image" Target="media/image19.jpg"/><Relationship Id="rId33" Type="http://schemas.openxmlformats.org/officeDocument/2006/relationships/image" Target="media/image20.jpg"/><Relationship Id="rId34" Type="http://schemas.openxmlformats.org/officeDocument/2006/relationships/image" Target="media/image21.jpg"/><Relationship Id="rId35" Type="http://schemas.openxmlformats.org/officeDocument/2006/relationships/header" Target="header10.xml"/><Relationship Id="rId36" Type="http://schemas.openxmlformats.org/officeDocument/2006/relationships/image" Target="media/image22.jpg"/><Relationship Id="rId37" Type="http://schemas.openxmlformats.org/officeDocument/2006/relationships/image" Target="media/image23.jpg"/><Relationship Id="rId38" Type="http://schemas.openxmlformats.org/officeDocument/2006/relationships/image" Target="media/image24.jpg"/><Relationship Id="rId39" Type="http://schemas.openxmlformats.org/officeDocument/2006/relationships/header" Target="header11.xml"/><Relationship Id="rId40" Type="http://schemas.openxmlformats.org/officeDocument/2006/relationships/image" Target="media/image25.jpg"/><Relationship Id="rId41" Type="http://schemas.openxmlformats.org/officeDocument/2006/relationships/image" Target="media/image26.jpg"/><Relationship Id="rId42" Type="http://schemas.openxmlformats.org/officeDocument/2006/relationships/image" Target="media/image27.jpg"/><Relationship Id="rId43" Type="http://schemas.openxmlformats.org/officeDocument/2006/relationships/image" Target="media/image28.jpg"/><Relationship Id="rId44" Type="http://schemas.openxmlformats.org/officeDocument/2006/relationships/header" Target="header12.xml"/><Relationship Id="rId45" Type="http://schemas.openxmlformats.org/officeDocument/2006/relationships/image" Target="media/image29.jpg"/><Relationship Id="rId46" Type="http://schemas.openxmlformats.org/officeDocument/2006/relationships/image" Target="media/image30.jpg"/><Relationship Id="rId47" Type="http://schemas.openxmlformats.org/officeDocument/2006/relationships/image" Target="media/image31.jpg"/><Relationship Id="rId48" Type="http://schemas.openxmlformats.org/officeDocument/2006/relationships/image" Target="media/image32.jp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wade_gemmell</dc:creator>
  <dcterms:created xsi:type="dcterms:W3CDTF">2013-12-18T11:10:21Z</dcterms:created>
  <dcterms:modified xsi:type="dcterms:W3CDTF">2013-12-18T11:10:21Z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2012-04-18T00:00:00Z</vt:filetime>
  </property>
  <property fmtid="{D5CDD505-2E9C-101B-9397-08002B2CF9AE}" pid="3" name="LastSaved">
    <vt:filetime>2013-12-18T00:00:00Z</vt:filetime>
  </property>
</Properties>
</file>